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5" w:after="0" w:line="240" w:lineRule="auto"/>
        <w:ind w:left="4508" w:right="4474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</w:rPr>
        <w:t>ó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56" w:lineRule="auto"/>
        <w:ind w:left="7598" w:right="170" w:firstLine="-1776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9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1"/>
          <w:b/>
          <w:bCs/>
        </w:rPr>
        <w:t>zę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ą.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2.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3"/>
          <w:w w:val="11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1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a,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8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h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9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4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4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4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4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6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4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4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4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4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4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4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4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56" w:lineRule="auto"/>
        <w:ind w:left="7598" w:right="299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„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3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13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3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ęc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3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9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9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00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"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spacing w:val="3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3.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-3"/>
          <w:w w:val="113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3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8"/>
          <w:w w:val="113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8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–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3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8"/>
          <w:w w:val="113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8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0" w:after="0" w:line="240" w:lineRule="auto"/>
        <w:ind w:left="5064" w:right="-20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2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6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06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6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06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6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6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6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6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6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6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3"/>
          <w:w w:val="10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93"/>
          <w:b/>
          <w:bCs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ń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;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right="1257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1"/>
          <w:w w:val="107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7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7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7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7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7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7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8"/>
          <w:w w:val="107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1,</w:t>
      </w:r>
      <w:r>
        <w:rPr>
          <w:rFonts w:ascii="Times New Roman" w:hAnsi="Times New Roman" w:cs="Times New Roman" w:eastAsia="Times New Roman"/>
          <w:sz w:val="16"/>
          <w:szCs w:val="16"/>
          <w:spacing w:val="1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37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1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100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93"/>
          <w:b/>
          <w:bCs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ń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13" w:after="0" w:line="240" w:lineRule="auto"/>
        <w:ind w:left="4675" w:right="-20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2017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17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left="5482" w:right="-20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3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left="4978" w:right="-20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3"/>
          <w:w w:val="11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1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1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1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93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1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1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3"/>
          <w:w w:val="11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1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right="2122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-4"/>
          <w:w w:val="100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spacing w:val="1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2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4"/>
          <w:b/>
          <w:bCs/>
        </w:rPr>
        <w:t>za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01"/>
          <w:b/>
          <w:bCs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32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13" w:after="0" w:line="240" w:lineRule="auto"/>
        <w:ind w:right="2154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31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1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543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94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18.400002" w:type="dxa"/>
      </w:tblPr>
      <w:tblGrid/>
      <w:tr>
        <w:trPr>
          <w:trHeight w:val="280" w:hRule="exact"/>
        </w:trPr>
        <w:tc>
          <w:tcPr>
            <w:tcW w:w="2613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83" w:after="0" w:line="240" w:lineRule="auto"/>
              <w:ind w:left="4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7"/>
                <w:w w:val="109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392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83" w:after="0" w:line="240" w:lineRule="auto"/>
              <w:ind w:left="112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ys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41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/>
            <w:rPr/>
          </w:p>
        </w:tc>
      </w:tr>
      <w:tr>
        <w:trPr>
          <w:trHeight w:val="280" w:hRule="exact"/>
        </w:trPr>
        <w:tc>
          <w:tcPr>
            <w:tcW w:w="2613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0" w:after="0" w:line="184" w:lineRule="exact"/>
              <w:ind w:left="4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w w:val="113"/>
                <w:b/>
                <w:bCs/>
              </w:rPr>
              <w:t>2017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03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17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392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0" w:after="0" w:line="184" w:lineRule="exact"/>
              <w:ind w:left="112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00"/>
                <w:b/>
                <w:bCs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9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0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ż.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8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5"/>
                <w:b/>
                <w:bCs/>
              </w:rPr>
              <w:t>Ja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5"/>
                <w:b/>
                <w:bCs/>
              </w:rPr>
              <w:t>ce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5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15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3"/>
                <w:w w:val="110"/>
                <w:b/>
                <w:bCs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41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0" w:after="0" w:line="184" w:lineRule="exact"/>
              <w:ind w:left="735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</w:tbl>
    <w:p>
      <w:pPr>
        <w:jc w:val="left"/>
        <w:spacing w:after="0"/>
        <w:sectPr>
          <w:type w:val="continuous"/>
          <w:pgSz w:w="11900" w:h="16840"/>
          <w:pgMar w:top="1080" w:bottom="280" w:left="480" w:right="500"/>
        </w:sectPr>
      </w:pPr>
      <w:rPr/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4468" w:right="4514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1"/>
          <w:w w:val="100"/>
          <w:b/>
          <w:bCs/>
          <w:position w:val="-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0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00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0"/>
          <w:b/>
          <w:bCs/>
          <w:position w:val="-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0"/>
          <w:b/>
          <w:bCs/>
          <w:position w:val="-1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00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5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ó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1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jc w:val="left"/>
        <w:spacing w:after="0"/>
        <w:sectPr>
          <w:pgNumType w:start="2"/>
          <w:pgMar w:header="589" w:footer="1113" w:top="940" w:bottom="1300" w:left="520" w:right="460"/>
          <w:headerReference w:type="default" r:id="rId5"/>
          <w:footerReference w:type="default" r:id="rId6"/>
          <w:pgSz w:w="11900" w:h="16840"/>
        </w:sectPr>
      </w:pPr>
      <w:rPr/>
    </w:p>
    <w:p>
      <w:pPr>
        <w:spacing w:before="43" w:after="0" w:line="256" w:lineRule="auto"/>
        <w:ind w:left="1107" w:right="-48" w:firstLine="-787"/>
        <w:jc w:val="left"/>
        <w:tabs>
          <w:tab w:pos="1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14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3" w:after="0" w:line="240" w:lineRule="auto"/>
        <w:ind w:right="-20"/>
        <w:jc w:val="left"/>
        <w:tabs>
          <w:tab w:pos="2560" w:val="left"/>
          <w:tab w:pos="7100" w:val="left"/>
          <w:tab w:pos="79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16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2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ć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2" w:equalWidth="0">
            <w:col w:w="1671" w:space="559"/>
            <w:col w:w="8690"/>
          </w:cols>
        </w:sectPr>
      </w:pPr>
      <w:rPr/>
    </w:p>
    <w:p>
      <w:pPr>
        <w:spacing w:before="0" w:after="0" w:line="240" w:lineRule="auto"/>
        <w:ind w:left="118" w:right="-20"/>
        <w:jc w:val="left"/>
        <w:tabs>
          <w:tab w:pos="3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left="118" w:right="-20"/>
        <w:jc w:val="left"/>
        <w:tabs>
          <w:tab w:pos="2060" w:val="left"/>
          <w:tab w:pos="3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7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8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453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0"/>
          <w:w w:val="112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0"/>
          <w:w w:val="112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100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7" w:after="0" w:line="180" w:lineRule="exact"/>
        <w:ind w:left="3190" w:right="-20"/>
        <w:jc w:val="left"/>
        <w:tabs>
          <w:tab w:pos="9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0"/>
          <w:w w:val="112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2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2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2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2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8"/>
          <w:w w:val="112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2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43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spacing w:val="3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0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8"/>
          <w:w w:val="11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5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spacing w:val="1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2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11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7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"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575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"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  <w:position w:val="-1"/>
        </w:rPr>
        <w:t>200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  <w:position w:val="-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50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  <w:position w:val="-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30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43" w:space="1289"/>
            <w:col w:w="7731"/>
          </w:cols>
        </w:sectPr>
      </w:pPr>
      <w:rPr/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/>
        <w:br w:type="column"/>
      </w:r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5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1209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5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  <w:position w:val="-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11" w:after="0" w:line="240" w:lineRule="auto"/>
        <w:ind w:left="2400" w:right="-20"/>
        <w:jc w:val="left"/>
        <w:tabs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56" w:right="-20"/>
        <w:jc w:val="left"/>
        <w:tabs>
          <w:tab w:pos="554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4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tabs>
          <w:tab w:pos="2400" w:val="left"/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56" w:right="-20"/>
        <w:jc w:val="left"/>
        <w:tabs>
          <w:tab w:pos="554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śc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7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tabs>
          <w:tab w:pos="2400" w:val="left"/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56" w:right="-20"/>
        <w:jc w:val="left"/>
        <w:tabs>
          <w:tab w:pos="554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94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śc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6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5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5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5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20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  <w:position w:val="-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position w:val="-1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  <w:position w:val="-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  <w:position w:val="-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60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  <w:position w:val="-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275"/>
            <w:col w:w="7730"/>
          </w:cols>
        </w:sectPr>
      </w:pPr>
      <w:rPr/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/>
        <w:br w:type="column"/>
      </w:r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1209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48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48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left="2448" w:right="-20"/>
        <w:jc w:val="left"/>
        <w:tabs>
          <w:tab w:pos="48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47" w:right="-20"/>
        <w:jc w:val="left"/>
        <w:tabs>
          <w:tab w:pos="562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śc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6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5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5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5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sc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2448" w:right="-20"/>
        <w:jc w:val="left"/>
        <w:tabs>
          <w:tab w:pos="48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47" w:right="-20"/>
        <w:jc w:val="left"/>
        <w:tabs>
          <w:tab w:pos="562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2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6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2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śc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2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3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3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8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2448" w:right="-20"/>
        <w:jc w:val="left"/>
        <w:tabs>
          <w:tab w:pos="48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47" w:right="-20"/>
        <w:jc w:val="left"/>
        <w:tabs>
          <w:tab w:pos="562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658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92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6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śc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6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nn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śc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2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5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5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5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0"/>
          <w:w w:val="115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2448" w:right="-20"/>
        <w:jc w:val="left"/>
        <w:tabs>
          <w:tab w:pos="48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4147" w:right="-20"/>
        <w:jc w:val="left"/>
        <w:tabs>
          <w:tab w:pos="562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275"/>
            <w:col w:w="7730"/>
          </w:cols>
        </w:sectPr>
      </w:pPr>
      <w:rPr/>
    </w:p>
    <w:p>
      <w:pPr>
        <w:spacing w:before="11" w:after="0" w:line="240" w:lineRule="auto"/>
        <w:ind w:left="118" w:right="-20"/>
        <w:jc w:val="left"/>
        <w:tabs>
          <w:tab w:pos="2060" w:val="left"/>
          <w:tab w:pos="3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7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8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453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0"/>
          <w:w w:val="112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0"/>
          <w:w w:val="112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100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1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526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7" w:after="0" w:line="180" w:lineRule="exact"/>
        <w:ind w:left="3190" w:right="-20"/>
        <w:jc w:val="left"/>
        <w:tabs>
          <w:tab w:pos="9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2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pict>
          <v:group style="position:absolute;margin-left:28.08005pt;margin-top:115.52005pt;width:538.7999pt;height:626.1599pt;mso-position-horizontal-relative:page;mso-position-vertical-relative:page;z-index:-1215" coordorigin="562,2310" coordsize="10776,12523">
            <v:group style="position:absolute;left:1306;top:2315;width:2;height:12514" coordorigin="1306,2315" coordsize="2,12514">
              <v:shape style="position:absolute;left:1306;top:2315;width:2;height:12514" coordorigin="1306,2315" coordsize="0,12514" path="m1306,2315l1306,14829e" filled="f" stroked="t" strokeweight=".4799pt" strokecolor="#000000">
                <v:path arrowok="t"/>
              </v:shape>
            </v:group>
            <v:group style="position:absolute;left:2510;top:2315;width:2;height:12514" coordorigin="2510,2315" coordsize="2,12514">
              <v:shape style="position:absolute;left:2510;top:2315;width:2;height:12514" coordorigin="2510,2315" coordsize="0,12514" path="m2510,2315l2510,14829e" filled="f" stroked="t" strokeweight=".4799pt" strokecolor="#000000">
                <v:path arrowok="t"/>
              </v:shape>
            </v:group>
            <v:group style="position:absolute;left:3638;top:2315;width:2;height:12514" coordorigin="3638,2315" coordsize="2,12514">
              <v:shape style="position:absolute;left:3638;top:2315;width:2;height:12514" coordorigin="3638,2315" coordsize="0,12514" path="m3638,2315l3638,14829e" filled="f" stroked="t" strokeweight=".4799pt" strokecolor="#000000">
                <v:path arrowok="t"/>
              </v:shape>
            </v:group>
            <v:group style="position:absolute;left:9643;top:2315;width:2;height:12514" coordorigin="9643,2315" coordsize="2,12514">
              <v:shape style="position:absolute;left:9643;top:2315;width:2;height:12514" coordorigin="9643,2315" coordsize="0,12514" path="m9643,2315l9643,14829e" filled="f" stroked="t" strokeweight=".4799pt" strokecolor="#000000">
                <v:path arrowok="t"/>
              </v:shape>
            </v:group>
            <v:group style="position:absolute;left:10406;top:2315;width:2;height:12514" coordorigin="10406,2315" coordsize="2,12514">
              <v:shape style="position:absolute;left:10406;top:2315;width:2;height:12514" coordorigin="10406,2315" coordsize="0,12514" path="m10406,2315l10406,14829e" filled="f" stroked="t" strokeweight=".4799pt" strokecolor="#000000">
                <v:path arrowok="t"/>
              </v:shape>
            </v:group>
            <v:group style="position:absolute;left:11333;top:2315;width:2;height:12514" coordorigin="11333,2315" coordsize="2,12514">
              <v:shape style="position:absolute;left:11333;top:2315;width:2;height:12514" coordorigin="11333,2315" coordsize="0,12514" path="m11333,2315l11333,14829e" filled="f" stroked="t" strokeweight=".4799pt" strokecolor="#000000">
                <v:path arrowok="t"/>
              </v:shape>
            </v:group>
            <v:group style="position:absolute;left:566;top:2315;width:10766;height:2" coordorigin="566,2315" coordsize="10766,2">
              <v:shape style="position:absolute;left:566;top:2315;width:10766;height:2" coordorigin="566,2315" coordsize="10766,0" path="m566,2315l11333,2315e" filled="f" stroked="t" strokeweight=".4799pt" strokecolor="#000000">
                <v:path arrowok="t"/>
              </v:shape>
            </v:group>
            <v:group style="position:absolute;left:566;top:2709;width:10766;height:2" coordorigin="566,2709" coordsize="10766,2">
              <v:shape style="position:absolute;left:566;top:2709;width:10766;height:2" coordorigin="566,2709" coordsize="10766,0" path="m566,2709l11333,2709e" filled="f" stroked="t" strokeweight=".4799pt" strokecolor="#000000">
                <v:path arrowok="t"/>
              </v:shape>
            </v:group>
            <v:group style="position:absolute;left:566;top:2315;width:2;height:12514" coordorigin="566,2315" coordsize="2,12514">
              <v:shape style="position:absolute;left:566;top:2315;width:2;height:12514" coordorigin="566,2315" coordsize="0,12514" path="m566,2315l566,14829e" filled="f" stroked="t" strokeweight=".4799pt" strokecolor="#000000">
                <v:path arrowok="t"/>
              </v:shape>
            </v:group>
            <v:group style="position:absolute;left:566;top:2906;width:10766;height:2" coordorigin="566,2906" coordsize="10766,2">
              <v:shape style="position:absolute;left:566;top:2906;width:10766;height:2" coordorigin="566,2906" coordsize="10766,0" path="m566,2906l11333,2906e" filled="f" stroked="t" strokeweight=".4799pt" strokecolor="#000000">
                <v:path arrowok="t"/>
              </v:shape>
            </v:group>
            <v:group style="position:absolute;left:566;top:3299;width:10766;height:2" coordorigin="566,3299" coordsize="10766,2">
              <v:shape style="position:absolute;left:566;top:3299;width:10766;height:2" coordorigin="566,3299" coordsize="10766,0" path="m566,3299l11333,3299e" filled="f" stroked="t" strokeweight=".4799pt" strokecolor="#000000">
                <v:path arrowok="t"/>
              </v:shape>
            </v:group>
            <v:group style="position:absolute;left:8438;top:3875;width:1205;height:2" coordorigin="8438,3875" coordsize="1205,2">
              <v:shape style="position:absolute;left:8438;top:3875;width:1205;height:2" coordorigin="8438,3875" coordsize="1205,0" path="m8438,3875l9643,3875e" filled="f" stroked="t" strokeweight=".4799pt" strokecolor="#000000">
                <v:path arrowok="t"/>
              </v:shape>
            </v:group>
            <v:group style="position:absolute;left:566;top:4067;width:10766;height:2" coordorigin="566,4067" coordsize="10766,2">
              <v:shape style="position:absolute;left:566;top:4067;width:10766;height:2" coordorigin="566,4067" coordsize="10766,0" path="m566,4067l11333,4067e" filled="f" stroked="t" strokeweight=".4799pt" strokecolor="#000000">
                <v:path arrowok="t"/>
              </v:shape>
            </v:group>
            <v:group style="position:absolute;left:8438;top:4643;width:1205;height:2" coordorigin="8438,4643" coordsize="1205,2">
              <v:shape style="position:absolute;left:8438;top:4643;width:1205;height:2" coordorigin="8438,4643" coordsize="1205,0" path="m8438,4643l9643,4643e" filled="f" stroked="t" strokeweight=".4799pt" strokecolor="#000000">
                <v:path arrowok="t"/>
              </v:shape>
            </v:group>
            <v:group style="position:absolute;left:566;top:4835;width:10766;height:2" coordorigin="566,4835" coordsize="10766,2">
              <v:shape style="position:absolute;left:566;top:4835;width:10766;height:2" coordorigin="566,4835" coordsize="10766,0" path="m566,4835l11333,4835e" filled="f" stroked="t" strokeweight=".4799pt" strokecolor="#000000">
                <v:path arrowok="t"/>
              </v:shape>
            </v:group>
            <v:group style="position:absolute;left:8438;top:5411;width:1205;height:2" coordorigin="8438,5411" coordsize="1205,2">
              <v:shape style="position:absolute;left:8438;top:5411;width:1205;height:2" coordorigin="8438,5411" coordsize="1205,0" path="m8438,5411l9643,5411e" filled="f" stroked="t" strokeweight=".4799pt" strokecolor="#000000">
                <v:path arrowok="t"/>
              </v:shape>
            </v:group>
            <v:group style="position:absolute;left:566;top:5603;width:10766;height:2" coordorigin="566,5603" coordsize="10766,2">
              <v:shape style="position:absolute;left:566;top:5603;width:10766;height:2" coordorigin="566,5603" coordsize="10766,0" path="m566,5603l11333,5603e" filled="f" stroked="t" strokeweight=".4799pt" strokecolor="#000000">
                <v:path arrowok="t"/>
              </v:shape>
            </v:group>
            <v:group style="position:absolute;left:8530;top:6179;width:1114;height:2" coordorigin="8530,6179" coordsize="1114,2">
              <v:shape style="position:absolute;left:8530;top:6179;width:1114;height:2" coordorigin="8530,6179" coordsize="1114,0" path="m8530,6179l9643,6179e" filled="f" stroked="t" strokeweight=".4799pt" strokecolor="#000000">
                <v:path arrowok="t"/>
              </v:shape>
            </v:group>
            <v:group style="position:absolute;left:566;top:6371;width:10766;height:2" coordorigin="566,6371" coordsize="10766,2">
              <v:shape style="position:absolute;left:566;top:6371;width:10766;height:2" coordorigin="566,6371" coordsize="10766,0" path="m566,6371l11333,6371e" filled="f" stroked="t" strokeweight=".4799pt" strokecolor="#000000">
                <v:path arrowok="t"/>
              </v:shape>
            </v:group>
            <v:group style="position:absolute;left:8530;top:6947;width:1114;height:2" coordorigin="8530,6947" coordsize="1114,2">
              <v:shape style="position:absolute;left:8530;top:6947;width:1114;height:2" coordorigin="8530,6947" coordsize="1114,0" path="m8530,6947l9643,6947e" filled="f" stroked="t" strokeweight=".4799pt" strokecolor="#000000">
                <v:path arrowok="t"/>
              </v:shape>
            </v:group>
            <v:group style="position:absolute;left:566;top:7139;width:10766;height:2" coordorigin="566,7139" coordsize="10766,2">
              <v:shape style="position:absolute;left:566;top:7139;width:10766;height:2" coordorigin="566,7139" coordsize="10766,0" path="m566,7139l11333,7139e" filled="f" stroked="t" strokeweight=".4799pt" strokecolor="#000000">
                <v:path arrowok="t"/>
              </v:shape>
            </v:group>
            <v:group style="position:absolute;left:8530;top:7523;width:1114;height:2" coordorigin="8530,7523" coordsize="1114,2">
              <v:shape style="position:absolute;left:8530;top:7523;width:1114;height:2" coordorigin="8530,7523" coordsize="1114,0" path="m8530,7523l9643,7523e" filled="f" stroked="t" strokeweight=".4799pt" strokecolor="#000000">
                <v:path arrowok="t"/>
              </v:shape>
            </v:group>
            <v:group style="position:absolute;left:566;top:7715;width:10766;height:2" coordorigin="566,7715" coordsize="10766,2">
              <v:shape style="position:absolute;left:566;top:7715;width:10766;height:2" coordorigin="566,7715" coordsize="10766,0" path="m566,7715l11333,7715e" filled="f" stroked="t" strokeweight=".4799pt" strokecolor="#000000">
                <v:path arrowok="t"/>
              </v:shape>
            </v:group>
            <v:group style="position:absolute;left:8530;top:8291;width:1114;height:2" coordorigin="8530,8291" coordsize="1114,2">
              <v:shape style="position:absolute;left:8530;top:8291;width:1114;height:2" coordorigin="8530,8291" coordsize="1114,0" path="m8530,8291l9643,8291e" filled="f" stroked="t" strokeweight=".4799pt" strokecolor="#000000">
                <v:path arrowok="t"/>
              </v:shape>
            </v:group>
            <v:group style="position:absolute;left:566;top:8483;width:10766;height:2" coordorigin="566,8483" coordsize="10766,2">
              <v:shape style="position:absolute;left:566;top:8483;width:10766;height:2" coordorigin="566,8483" coordsize="10766,0" path="m566,8483l11333,8483e" filled="f" stroked="t" strokeweight=".4799pt" strokecolor="#000000">
                <v:path arrowok="t"/>
              </v:shape>
            </v:group>
            <v:group style="position:absolute;left:566;top:8877;width:10766;height:2" coordorigin="566,8877" coordsize="10766,2">
              <v:shape style="position:absolute;left:566;top:8877;width:10766;height:2" coordorigin="566,8877" coordsize="10766,0" path="m566,8877l11333,8877e" filled="f" stroked="t" strokeweight=".4799pt" strokecolor="#000000">
                <v:path arrowok="t"/>
              </v:shape>
            </v:group>
            <v:group style="position:absolute;left:8347;top:9645;width:1296;height:2" coordorigin="8347,9645" coordsize="1296,2">
              <v:shape style="position:absolute;left:8347;top:9645;width:1296;height:2" coordorigin="8347,9645" coordsize="1296,0" path="m8347,9645l9643,9645e" filled="f" stroked="t" strokeweight=".4799pt" strokecolor="#000000">
                <v:path arrowok="t"/>
              </v:shape>
            </v:group>
            <v:group style="position:absolute;left:566;top:9837;width:10766;height:2" coordorigin="566,9837" coordsize="10766,2">
              <v:shape style="position:absolute;left:566;top:9837;width:10766;height:2" coordorigin="566,9837" coordsize="10766,0" path="m566,9837l11333,9837e" filled="f" stroked="t" strokeweight=".4799pt" strokecolor="#000000">
                <v:path arrowok="t"/>
              </v:shape>
            </v:group>
            <v:group style="position:absolute;left:8438;top:10413;width:1205;height:2" coordorigin="8438,10413" coordsize="1205,2">
              <v:shape style="position:absolute;left:8438;top:10413;width:1205;height:2" coordorigin="8438,10413" coordsize="1205,0" path="m8438,10413l9643,10413e" filled="f" stroked="t" strokeweight=".4799pt" strokecolor="#000000">
                <v:path arrowok="t"/>
              </v:shape>
            </v:group>
            <v:group style="position:absolute;left:566;top:10605;width:10766;height:2" coordorigin="566,10605" coordsize="10766,2">
              <v:shape style="position:absolute;left:566;top:10605;width:10766;height:2" coordorigin="566,10605" coordsize="10766,0" path="m566,10605l11333,10605e" filled="f" stroked="t" strokeweight=".4799pt" strokecolor="#000000">
                <v:path arrowok="t"/>
              </v:shape>
            </v:group>
            <v:group style="position:absolute;left:8530;top:11373;width:1114;height:2" coordorigin="8530,11373" coordsize="1114,2">
              <v:shape style="position:absolute;left:8530;top:11373;width:1114;height:2" coordorigin="8530,11373" coordsize="1114,0" path="m8530,11373l9643,11373e" filled="f" stroked="t" strokeweight=".4799pt" strokecolor="#000000">
                <v:path arrowok="t"/>
              </v:shape>
            </v:group>
            <v:group style="position:absolute;left:566;top:11565;width:10766;height:2" coordorigin="566,11565" coordsize="10766,2">
              <v:shape style="position:absolute;left:566;top:11565;width:10766;height:2" coordorigin="566,11565" coordsize="10766,0" path="m566,11565l11333,11565e" filled="f" stroked="t" strokeweight=".4799pt" strokecolor="#000000">
                <v:path arrowok="t"/>
              </v:shape>
            </v:group>
            <v:group style="position:absolute;left:8530;top:12333;width:1114;height:2" coordorigin="8530,12333" coordsize="1114,2">
              <v:shape style="position:absolute;left:8530;top:12333;width:1114;height:2" coordorigin="8530,12333" coordsize="1114,0" path="m8530,12333l9643,12333e" filled="f" stroked="t" strokeweight=".4799pt" strokecolor="#000000">
                <v:path arrowok="t"/>
              </v:shape>
            </v:group>
            <v:group style="position:absolute;left:566;top:12525;width:10766;height:2" coordorigin="566,12525" coordsize="10766,2">
              <v:shape style="position:absolute;left:566;top:12525;width:10766;height:2" coordorigin="566,12525" coordsize="10766,0" path="m566,12525l11333,12525e" filled="f" stroked="t" strokeweight=".4799pt" strokecolor="#000000">
                <v:path arrowok="t"/>
              </v:shape>
            </v:group>
            <v:group style="position:absolute;left:8438;top:13101;width:1205;height:2" coordorigin="8438,13101" coordsize="1205,2">
              <v:shape style="position:absolute;left:8438;top:13101;width:1205;height:2" coordorigin="8438,13101" coordsize="1205,0" path="m8438,13101l9643,13101e" filled="f" stroked="t" strokeweight=".4799pt" strokecolor="#000000">
                <v:path arrowok="t"/>
              </v:shape>
            </v:group>
            <v:group style="position:absolute;left:566;top:13293;width:10766;height:2" coordorigin="566,13293" coordsize="10766,2">
              <v:shape style="position:absolute;left:566;top:13293;width:10766;height:2" coordorigin="566,13293" coordsize="10766,0" path="m566,13293l11333,13293e" filled="f" stroked="t" strokeweight=".4799pt" strokecolor="#000000">
                <v:path arrowok="t"/>
              </v:shape>
            </v:group>
            <v:group style="position:absolute;left:8530;top:13869;width:1114;height:2" coordorigin="8530,13869" coordsize="1114,2">
              <v:shape style="position:absolute;left:8530;top:13869;width:1114;height:2" coordorigin="8530,13869" coordsize="1114,0" path="m8530,13869l9643,13869e" filled="f" stroked="t" strokeweight=".4799pt" strokecolor="#000000">
                <v:path arrowok="t"/>
              </v:shape>
            </v:group>
            <v:group style="position:absolute;left:566;top:14061;width:10766;height:2" coordorigin="566,14061" coordsize="10766,2">
              <v:shape style="position:absolute;left:566;top:14061;width:10766;height:2" coordorigin="566,14061" coordsize="10766,0" path="m566,14061l11333,14061e" filled="f" stroked="t" strokeweight=".4799pt" strokecolor="#000000">
                <v:path arrowok="t"/>
              </v:shape>
            </v:group>
            <v:group style="position:absolute;left:8530;top:14637;width:1114;height:2" coordorigin="8530,14637" coordsize="1114,2">
              <v:shape style="position:absolute;left:8530;top:14637;width:1114;height:2" coordorigin="8530,14637" coordsize="1114,0" path="m8530,14637l9643,14637e" filled="f" stroked="t" strokeweight=".4799pt" strokecolor="#000000">
                <v:path arrowok="t"/>
              </v:shape>
            </v:group>
            <v:group style="position:absolute;left:566;top:14829;width:10766;height:2" coordorigin="566,14829" coordsize="10766,2">
              <v:shape style="position:absolute;left:566;top:14829;width:10766;height:2" coordorigin="566,14829" coordsize="10766,0" path="m566,14829l11333,14829e" filled="f" stroked="t" strokeweight=".4799pt" strokecolor="#000000">
                <v:path arrowok="t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50" w:lineRule="auto"/>
        <w:ind w:right="246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50" w:lineRule="auto"/>
        <w:ind w:right="1823"/>
        <w:jc w:val="left"/>
        <w:tabs>
          <w:tab w:pos="2340" w:val="left"/>
          <w:tab w:pos="4700" w:val="left"/>
          <w:tab w:pos="50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9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9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9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441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3933" w:right="128"/>
        <w:jc w:val="center"/>
        <w:tabs>
          <w:tab w:pos="5420" w:val="left"/>
          <w:tab w:pos="71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459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459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46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right="-20"/>
        <w:jc w:val="left"/>
        <w:tabs>
          <w:tab w:pos="2400" w:val="left"/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9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9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9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56" w:right="-20"/>
        <w:jc w:val="left"/>
        <w:tabs>
          <w:tab w:pos="554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46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50" w:lineRule="auto"/>
        <w:ind w:right="1823"/>
        <w:jc w:val="left"/>
        <w:tabs>
          <w:tab w:pos="2440" w:val="left"/>
          <w:tab w:pos="48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9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9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9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4115" w:right="128"/>
        <w:jc w:val="center"/>
        <w:tabs>
          <w:tab w:pos="5600" w:val="left"/>
          <w:tab w:pos="72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46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50" w:lineRule="auto"/>
        <w:ind w:right="1823"/>
        <w:jc w:val="left"/>
        <w:tabs>
          <w:tab w:pos="2440" w:val="left"/>
          <w:tab w:pos="48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9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9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9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4115" w:right="128"/>
        <w:jc w:val="center"/>
        <w:tabs>
          <w:tab w:pos="5600" w:val="left"/>
          <w:tab w:pos="72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46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right="-20"/>
        <w:jc w:val="left"/>
        <w:tabs>
          <w:tab w:pos="2400" w:val="left"/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9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9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9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56" w:right="-20"/>
        <w:jc w:val="left"/>
        <w:tabs>
          <w:tab w:pos="554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183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right="-20"/>
        <w:jc w:val="left"/>
        <w:tabs>
          <w:tab w:pos="2440" w:val="left"/>
          <w:tab w:pos="48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9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9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15" w:right="128"/>
        <w:jc w:val="center"/>
        <w:tabs>
          <w:tab w:pos="5600" w:val="left"/>
          <w:tab w:pos="72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183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right="-20"/>
        <w:jc w:val="left"/>
        <w:tabs>
          <w:tab w:pos="2440" w:val="left"/>
          <w:tab w:pos="48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9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9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15" w:right="128"/>
        <w:jc w:val="center"/>
        <w:tabs>
          <w:tab w:pos="5600" w:val="left"/>
          <w:tab w:pos="72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center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278"/>
            <w:col w:w="7730"/>
          </w:cols>
        </w:sectPr>
      </w:pPr>
      <w:rPr/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jc w:val="left"/>
        <w:spacing w:after="0"/>
        <w:sectPr>
          <w:pgMar w:header="589" w:footer="1113" w:top="940" w:bottom="1300" w:left="520" w:right="460"/>
          <w:pgSz w:w="11900" w:h="16840"/>
        </w:sectPr>
      </w:pPr>
      <w:rPr/>
    </w:p>
    <w:p>
      <w:pPr>
        <w:spacing w:before="43" w:after="0" w:line="256" w:lineRule="auto"/>
        <w:ind w:left="1107" w:right="-48" w:firstLine="-787"/>
        <w:jc w:val="left"/>
        <w:tabs>
          <w:tab w:pos="1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14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3" w:after="0" w:line="240" w:lineRule="auto"/>
        <w:ind w:right="-20"/>
        <w:jc w:val="left"/>
        <w:tabs>
          <w:tab w:pos="2560" w:val="left"/>
          <w:tab w:pos="7100" w:val="left"/>
          <w:tab w:pos="79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16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2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ć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2" w:equalWidth="0">
            <w:col w:w="1671" w:space="559"/>
            <w:col w:w="8690"/>
          </w:cols>
        </w:sectPr>
      </w:pPr>
      <w:rPr/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right="-6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50" w:lineRule="auto"/>
        <w:ind w:right="183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right="-20"/>
        <w:jc w:val="left"/>
        <w:tabs>
          <w:tab w:pos="2440" w:val="left"/>
          <w:tab w:pos="48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9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9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147" w:right="-20"/>
        <w:jc w:val="left"/>
        <w:tabs>
          <w:tab w:pos="562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2448" w:right="-20"/>
        <w:jc w:val="left"/>
        <w:tabs>
          <w:tab w:pos="48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4147" w:right="-20"/>
        <w:jc w:val="left"/>
        <w:tabs>
          <w:tab w:pos="562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  <w:position w:val="-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275"/>
            <w:col w:w="7730"/>
          </w:cols>
        </w:sectPr>
      </w:pPr>
      <w:rPr/>
    </w:p>
    <w:p>
      <w:pPr>
        <w:spacing w:before="16" w:after="0" w:line="180" w:lineRule="exact"/>
        <w:ind w:left="118" w:right="-20"/>
        <w:jc w:val="left"/>
        <w:tabs>
          <w:tab w:pos="2060" w:val="left"/>
          <w:tab w:pos="3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7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8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453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0"/>
          <w:w w:val="112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1200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1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1"/>
          <w:b/>
          <w:bCs/>
        </w:rPr>
        <w:t>zt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1"/>
          <w:b/>
          <w:bCs/>
        </w:rPr>
        <w:t> 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  <w:position w:val="-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2448" w:right="-20"/>
        <w:jc w:val="left"/>
        <w:tabs>
          <w:tab w:pos="48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4147" w:right="-20"/>
        <w:jc w:val="left"/>
        <w:tabs>
          <w:tab w:pos="562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position w:val="-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278"/>
            <w:col w:w="7730"/>
          </w:cols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8"/>
        </w:rPr>
        <w:t>"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2448" w:right="-20"/>
        <w:jc w:val="left"/>
        <w:tabs>
          <w:tab w:pos="48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4147" w:right="-20"/>
        <w:jc w:val="left"/>
        <w:tabs>
          <w:tab w:pos="562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position w:val="-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278"/>
            <w:col w:w="7730"/>
          </w:cols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2448" w:right="-20"/>
        <w:jc w:val="left"/>
        <w:tabs>
          <w:tab w:pos="48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4147" w:right="-20"/>
        <w:jc w:val="left"/>
        <w:tabs>
          <w:tab w:pos="562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position w:val="-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278"/>
            <w:col w:w="7730"/>
          </w:cols>
        </w:sectPr>
      </w:pPr>
      <w:rPr/>
    </w:p>
    <w:p>
      <w:pPr>
        <w:spacing w:before="11" w:after="0" w:line="240" w:lineRule="auto"/>
        <w:ind w:left="118" w:right="-20"/>
        <w:jc w:val="left"/>
        <w:tabs>
          <w:tab w:pos="3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pict>
          <v:group style="position:absolute;margin-left:28.08005pt;margin-top:56.960049pt;width:538.7999pt;height:221.9999pt;mso-position-horizontal-relative:page;mso-position-vertical-relative:page;z-index:-1214" coordorigin="562,1139" coordsize="10776,4440">
            <v:group style="position:absolute;left:1306;top:1144;width:2;height:4430" coordorigin="1306,1144" coordsize="2,4430">
              <v:shape style="position:absolute;left:1306;top:1144;width:2;height:4430" coordorigin="1306,1144" coordsize="0,4430" path="m1306,1144l1306,5574e" filled="f" stroked="t" strokeweight=".4799pt" strokecolor="#000000">
                <v:path arrowok="t"/>
              </v:shape>
            </v:group>
            <v:group style="position:absolute;left:2510;top:1144;width:2;height:4430" coordorigin="2510,1144" coordsize="2,4430">
              <v:shape style="position:absolute;left:2510;top:1144;width:2;height:4430" coordorigin="2510,1144" coordsize="0,4430" path="m2510,1144l2510,5574e" filled="f" stroked="t" strokeweight=".4799pt" strokecolor="#000000">
                <v:path arrowok="t"/>
              </v:shape>
            </v:group>
            <v:group style="position:absolute;left:3638;top:1144;width:2;height:4430" coordorigin="3638,1144" coordsize="2,4430">
              <v:shape style="position:absolute;left:3638;top:1144;width:2;height:4430" coordorigin="3638,1144" coordsize="0,4430" path="m3638,1144l3638,5574e" filled="f" stroked="t" strokeweight=".4799pt" strokecolor="#000000">
                <v:path arrowok="t"/>
              </v:shape>
            </v:group>
            <v:group style="position:absolute;left:9643;top:1144;width:2;height:4430" coordorigin="9643,1144" coordsize="2,4430">
              <v:shape style="position:absolute;left:9643;top:1144;width:2;height:4430" coordorigin="9643,1144" coordsize="0,4430" path="m9643,1144l9643,5574e" filled="f" stroked="t" strokeweight=".4799pt" strokecolor="#000000">
                <v:path arrowok="t"/>
              </v:shape>
            </v:group>
            <v:group style="position:absolute;left:10406;top:1144;width:2;height:4430" coordorigin="10406,1144" coordsize="2,4430">
              <v:shape style="position:absolute;left:10406;top:1144;width:2;height:4430" coordorigin="10406,1144" coordsize="0,4430" path="m10406,1144l10406,5574e" filled="f" stroked="t" strokeweight=".4799pt" strokecolor="#000000">
                <v:path arrowok="t"/>
              </v:shape>
            </v:group>
            <v:group style="position:absolute;left:11333;top:1144;width:2;height:4430" coordorigin="11333,1144" coordsize="2,4430">
              <v:shape style="position:absolute;left:11333;top:1144;width:2;height:4430" coordorigin="11333,1144" coordsize="0,4430" path="m11333,1144l11333,5574e" filled="f" stroked="t" strokeweight=".4799pt" strokecolor="#000000">
                <v:path arrowok="t"/>
              </v:shape>
            </v:group>
            <v:group style="position:absolute;left:566;top:1144;width:10766;height:2" coordorigin="566,1144" coordsize="10766,2">
              <v:shape style="position:absolute;left:566;top:1144;width:10766;height:2" coordorigin="566,1144" coordsize="10766,0" path="m566,1144l11333,1144e" filled="f" stroked="t" strokeweight=".4799pt" strokecolor="#000000">
                <v:path arrowok="t"/>
              </v:shape>
            </v:group>
            <v:group style="position:absolute;left:566;top:1538;width:10766;height:2" coordorigin="566,1538" coordsize="10766,2">
              <v:shape style="position:absolute;left:566;top:1538;width:10766;height:2" coordorigin="566,1538" coordsize="10766,0" path="m566,1538l11333,1538e" filled="f" stroked="t" strokeweight=".4799pt" strokecolor="#000000">
                <v:path arrowok="t"/>
              </v:shape>
            </v:group>
            <v:group style="position:absolute;left:566;top:1144;width:2;height:4430" coordorigin="566,1144" coordsize="2,4430">
              <v:shape style="position:absolute;left:566;top:1144;width:2;height:4430" coordorigin="566,1144" coordsize="0,4430" path="m566,1144l566,5574e" filled="f" stroked="t" strokeweight=".4799pt" strokecolor="#000000">
                <v:path arrowok="t"/>
              </v:shape>
            </v:group>
            <v:group style="position:absolute;left:8530;top:2114;width:1114;height:2" coordorigin="8530,2114" coordsize="1114,2">
              <v:shape style="position:absolute;left:8530;top:2114;width:1114;height:2" coordorigin="8530,2114" coordsize="1114,0" path="m8530,2114l9643,2114e" filled="f" stroked="t" strokeweight=".4799pt" strokecolor="#000000">
                <v:path arrowok="t"/>
              </v:shape>
            </v:group>
            <v:group style="position:absolute;left:566;top:2306;width:10766;height:2" coordorigin="566,2306" coordsize="10766,2">
              <v:shape style="position:absolute;left:566;top:2306;width:10766;height:2" coordorigin="566,2306" coordsize="10766,0" path="m566,2306l11333,2306e" filled="f" stroked="t" strokeweight=".4799pt" strokecolor="#000000">
                <v:path arrowok="t"/>
              </v:shape>
            </v:group>
            <v:group style="position:absolute;left:8530;top:2882;width:1114;height:2" coordorigin="8530,2882" coordsize="1114,2">
              <v:shape style="position:absolute;left:8530;top:2882;width:1114;height:2" coordorigin="8530,2882" coordsize="1114,0" path="m8530,2882l9643,2882e" filled="f" stroked="t" strokeweight=".4799pt" strokecolor="#000000">
                <v:path arrowok="t"/>
              </v:shape>
            </v:group>
            <v:group style="position:absolute;left:566;top:3074;width:10766;height:2" coordorigin="566,3074" coordsize="10766,2">
              <v:shape style="position:absolute;left:566;top:3074;width:10766;height:2" coordorigin="566,3074" coordsize="10766,0" path="m566,3074l11333,3074e" filled="f" stroked="t" strokeweight=".4799pt" strokecolor="#000000">
                <v:path arrowok="t"/>
              </v:shape>
            </v:group>
            <v:group style="position:absolute;left:566;top:3270;width:10766;height:2" coordorigin="566,3270" coordsize="10766,2">
              <v:shape style="position:absolute;left:566;top:3270;width:10766;height:2" coordorigin="566,3270" coordsize="10766,0" path="m566,3270l11333,3270e" filled="f" stroked="t" strokeweight=".4799pt" strokecolor="#000000">
                <v:path arrowok="t"/>
              </v:shape>
            </v:group>
            <v:group style="position:absolute;left:8530;top:3654;width:1114;height:2" coordorigin="8530,3654" coordsize="1114,2">
              <v:shape style="position:absolute;left:8530;top:3654;width:1114;height:2" coordorigin="8530,3654" coordsize="1114,0" path="m8530,3654l9643,3654e" filled="f" stroked="t" strokeweight=".4799pt" strokecolor="#000000">
                <v:path arrowok="t"/>
              </v:shape>
            </v:group>
            <v:group style="position:absolute;left:566;top:3846;width:10766;height:2" coordorigin="566,3846" coordsize="10766,2">
              <v:shape style="position:absolute;left:566;top:3846;width:10766;height:2" coordorigin="566,3846" coordsize="10766,0" path="m566,3846l11333,3846e" filled="f" stroked="t" strokeweight=".4799pt" strokecolor="#000000">
                <v:path arrowok="t"/>
              </v:shape>
            </v:group>
            <v:group style="position:absolute;left:8530;top:4230;width:1114;height:2" coordorigin="8530,4230" coordsize="1114,2">
              <v:shape style="position:absolute;left:8530;top:4230;width:1114;height:2" coordorigin="8530,4230" coordsize="1114,0" path="m8530,4230l9643,4230e" filled="f" stroked="t" strokeweight=".4799pt" strokecolor="#000000">
                <v:path arrowok="t"/>
              </v:shape>
            </v:group>
            <v:group style="position:absolute;left:566;top:4422;width:10766;height:2" coordorigin="566,4422" coordsize="10766,2">
              <v:shape style="position:absolute;left:566;top:4422;width:10766;height:2" coordorigin="566,4422" coordsize="10766,0" path="m566,4422l11333,4422e" filled="f" stroked="t" strokeweight=".4799pt" strokecolor="#000000">
                <v:path arrowok="t"/>
              </v:shape>
            </v:group>
            <v:group style="position:absolute;left:8530;top:4806;width:1114;height:2" coordorigin="8530,4806" coordsize="1114,2">
              <v:shape style="position:absolute;left:8530;top:4806;width:1114;height:2" coordorigin="8530,4806" coordsize="1114,0" path="m8530,4806l9643,4806e" filled="f" stroked="t" strokeweight=".4799pt" strokecolor="#000000">
                <v:path arrowok="t"/>
              </v:shape>
            </v:group>
            <v:group style="position:absolute;left:566;top:4998;width:10766;height:2" coordorigin="566,4998" coordsize="10766,2">
              <v:shape style="position:absolute;left:566;top:4998;width:10766;height:2" coordorigin="566,4998" coordsize="10766,0" path="m566,4998l11333,4998e" filled="f" stroked="t" strokeweight=".4799pt" strokecolor="#000000">
                <v:path arrowok="t"/>
              </v:shape>
            </v:group>
            <v:group style="position:absolute;left:8530;top:5382;width:1114;height:2" coordorigin="8530,5382" coordsize="1114,2">
              <v:shape style="position:absolute;left:8530;top:5382;width:1114;height:2" coordorigin="8530,5382" coordsize="1114,0" path="m8530,5382l9643,5382e" filled="f" stroked="t" strokeweight=".4799pt" strokecolor="#000000">
                <v:path arrowok="t"/>
              </v:shape>
            </v:group>
            <v:group style="position:absolute;left:566;top:5574;width:10766;height:2" coordorigin="566,5574" coordsize="10766,2">
              <v:shape style="position:absolute;left:566;top:5574;width:10766;height:2" coordorigin="566,5574" coordsize="10766,0" path="m566,5574l11333,5574e" filled="f" stroked="t" strokeweight=".4799pt" strokecolor="#000000">
                <v:path arrowok="t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sys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5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5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5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638" w:right="-20"/>
        <w:jc w:val="left"/>
        <w:tabs>
          <w:tab w:pos="80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160"/>
        <w:jc w:val="right"/>
        <w:tabs>
          <w:tab w:pos="1480" w:val="left"/>
          <w:tab w:pos="31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2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righ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jc w:val="left"/>
        <w:spacing w:after="0"/>
        <w:sectPr>
          <w:pgMar w:header="589" w:footer="1113" w:top="940" w:bottom="1300" w:left="520" w:right="460"/>
          <w:pgSz w:w="11900" w:h="16840"/>
        </w:sectPr>
      </w:pPr>
      <w:rPr/>
    </w:p>
    <w:p>
      <w:pPr>
        <w:spacing w:before="43" w:after="0" w:line="256" w:lineRule="auto"/>
        <w:ind w:left="1107" w:right="-48" w:firstLine="-787"/>
        <w:jc w:val="left"/>
        <w:tabs>
          <w:tab w:pos="1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14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3" w:after="0" w:line="240" w:lineRule="auto"/>
        <w:ind w:right="-20"/>
        <w:jc w:val="left"/>
        <w:tabs>
          <w:tab w:pos="2560" w:val="left"/>
          <w:tab w:pos="7100" w:val="left"/>
          <w:tab w:pos="79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16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2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ć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2" w:equalWidth="0">
            <w:col w:w="1671" w:space="559"/>
            <w:col w:w="8690"/>
          </w:cols>
        </w:sectPr>
      </w:pPr>
      <w:rPr/>
    </w:p>
    <w:p>
      <w:pPr>
        <w:spacing w:before="0" w:after="0" w:line="240" w:lineRule="auto"/>
        <w:ind w:left="118" w:right="-20"/>
        <w:jc w:val="left"/>
        <w:tabs>
          <w:tab w:pos="3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left="118" w:right="-20"/>
        <w:jc w:val="left"/>
        <w:tabs>
          <w:tab w:pos="3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10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02.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45231400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1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1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14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7" w:after="0" w:line="180" w:lineRule="exact"/>
        <w:ind w:left="3190" w:right="-20"/>
        <w:jc w:val="left"/>
        <w:tabs>
          <w:tab w:pos="9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0"/>
          <w:w w:val="110"/>
          <w:b/>
          <w:bCs/>
        </w:rPr>
        <w:t>1022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0"/>
          <w:b/>
          <w:bCs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0"/>
          <w:b/>
          <w:bCs/>
        </w:rPr>
        <w:t>1067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31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50" w:lineRule="auto"/>
        <w:ind w:right="232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7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5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5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84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84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4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8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9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955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7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7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29" w:space="1304"/>
            <w:col w:w="7730"/>
          </w:cols>
        </w:sectPr>
      </w:pPr>
      <w:rPr/>
    </w:p>
    <w:p>
      <w:pPr>
        <w:spacing w:before="2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40" w:lineRule="auto"/>
        <w:ind w:left="5638" w:right="-20"/>
        <w:jc w:val="left"/>
        <w:tabs>
          <w:tab w:pos="80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160"/>
        <w:jc w:val="right"/>
        <w:tabs>
          <w:tab w:pos="1480" w:val="left"/>
          <w:tab w:pos="31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position w:val="-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righ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2448" w:right="-20"/>
        <w:jc w:val="left"/>
        <w:tabs>
          <w:tab w:pos="48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360000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4147" w:right="-20"/>
        <w:jc w:val="left"/>
        <w:tabs>
          <w:tab w:pos="554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36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36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278"/>
            <w:col w:w="7730"/>
          </w:cols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723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left="112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576" w:right="-20"/>
        <w:jc w:val="left"/>
        <w:tabs>
          <w:tab w:pos="6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520000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43" w:right="128"/>
        <w:jc w:val="center"/>
        <w:tabs>
          <w:tab w:pos="6620" w:val="left"/>
          <w:tab w:pos="8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2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9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485" w:right="-20"/>
        <w:jc w:val="left"/>
        <w:tabs>
          <w:tab w:pos="58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273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282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061" w:right="128"/>
        <w:jc w:val="center"/>
        <w:tabs>
          <w:tab w:pos="6540" w:val="left"/>
          <w:tab w:pos="8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282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282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2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9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528" w:right="-20"/>
        <w:jc w:val="left"/>
        <w:tabs>
          <w:tab w:pos="59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8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184" w:right="-20"/>
        <w:jc w:val="left"/>
        <w:tabs>
          <w:tab w:pos="6660" w:val="left"/>
          <w:tab w:pos="83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28" w:right="2156" w:firstLine="-1128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7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7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50"/>
            <w:col w:w="8858"/>
          </w:cols>
        </w:sectPr>
      </w:pPr>
      <w:rPr/>
    </w:p>
    <w:p>
      <w:pPr>
        <w:spacing w:before="0" w:after="0" w:line="240" w:lineRule="auto"/>
        <w:ind w:left="5638" w:right="-20"/>
        <w:jc w:val="left"/>
        <w:tabs>
          <w:tab w:pos="80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160"/>
        <w:jc w:val="right"/>
        <w:tabs>
          <w:tab w:pos="1480" w:val="left"/>
          <w:tab w:pos="31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righ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713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9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576" w:right="-20"/>
        <w:jc w:val="left"/>
        <w:tabs>
          <w:tab w:pos="6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75" w:right="-20"/>
        <w:jc w:val="left"/>
        <w:tabs>
          <w:tab w:pos="6760" w:val="left"/>
          <w:tab w:pos="84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2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sku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6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6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576" w:right="-20"/>
        <w:jc w:val="left"/>
        <w:tabs>
          <w:tab w:pos="6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75" w:right="-20"/>
        <w:jc w:val="left"/>
        <w:tabs>
          <w:tab w:pos="6760" w:val="left"/>
          <w:tab w:pos="84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28" w:right="183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83.520004pt;margin-top:19.016582pt;width:383.12pt;height:97.092018pt;mso-position-horizontal-relative:page;mso-position-vertical-relative:paragraph;z-index:-1212" type="#_x0000_t202" filled="f" stroked="f">
            <v:textbox inset="0,0,0,0">
              <w:txbxContent>
                <w:tbl>
                  <w:tblPr>
                    <w:tblW w:w="0" w:type="auto"/>
                    <w:tblLook w:val="01E0"/>
                    <w:tblLayout w:type="fixed"/>
                    <w:tblCellMar>
                      <w:left w:w="0" w:type="dxa"/>
                      <w:right w:w="0" w:type="dxa"/>
                      <w:bottom w:w="0" w:type="dxa"/>
                      <w:top w:w="0" w:type="dxa"/>
                    </w:tblCellMar>
                    <w:jc w:val="left"/>
                  </w:tblPr>
                  <w:tblGrid/>
                  <w:tr>
                    <w:trPr>
                      <w:trHeight w:val="206" w:hRule="exact"/>
                    </w:trPr>
                    <w:tc>
                      <w:tcPr>
                        <w:tcW w:w="1391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94"/>
                          </w:rPr>
                          <w:t>K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101"/>
                          </w:rPr>
                          <w:t>Z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94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974" w:right="630"/>
                          <w:jc w:val="center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14"/>
                            <w:w w:val="113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16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  <w:tc>
                      <w:tcPr>
                        <w:tcW w:w="26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72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05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111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14"/>
                            <w:w w:val="113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16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000000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9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1391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40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94"/>
                          </w:rPr>
                          <w:t>K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101"/>
                          </w:rPr>
                          <w:t>Z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94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974" w:right="706"/>
                          <w:jc w:val="center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70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  <w:tc>
                      <w:tcPr>
                        <w:tcW w:w="26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72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05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188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w w:val="113"/>
                          </w:rPr>
                          <w:t>70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000000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9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1391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40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94"/>
                          </w:rPr>
                          <w:t>K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101"/>
                          </w:rPr>
                          <w:t>Z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3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94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974" w:right="706"/>
                          <w:jc w:val="center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70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  <w:tc>
                      <w:tcPr>
                        <w:tcW w:w="26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72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05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188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w w:val="113"/>
                          </w:rPr>
                          <w:t>70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000000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9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1391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40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94"/>
                          </w:rPr>
                          <w:t>K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101"/>
                          </w:rPr>
                          <w:t>Z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4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94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974" w:right="630"/>
                          <w:jc w:val="center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14"/>
                            <w:w w:val="113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13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  <w:tc>
                      <w:tcPr>
                        <w:tcW w:w="26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72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05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111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14"/>
                            <w:w w:val="113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13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000000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9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1391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40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94"/>
                          </w:rPr>
                          <w:t>K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101"/>
                          </w:rPr>
                          <w:t>Z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5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94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974" w:right="630"/>
                          <w:jc w:val="center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14"/>
                            <w:w w:val="113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13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  <w:tc>
                      <w:tcPr>
                        <w:tcW w:w="26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72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05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111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14"/>
                            <w:w w:val="113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13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000000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9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1391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40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94"/>
                          </w:rPr>
                          <w:t>K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101"/>
                          </w:rPr>
                          <w:t>Z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6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94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974" w:right="706"/>
                          <w:jc w:val="center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72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  <w:tc>
                      <w:tcPr>
                        <w:tcW w:w="26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72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05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188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w w:val="113"/>
                          </w:rPr>
                          <w:t>72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000000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9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1391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40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94"/>
                          </w:rPr>
                          <w:t>K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101"/>
                          </w:rPr>
                          <w:t>Z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7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94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974" w:right="615"/>
                          <w:jc w:val="center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149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  <w:tc>
                      <w:tcPr>
                        <w:tcW w:w="26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72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05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96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w w:val="113"/>
                          </w:rPr>
                          <w:t>149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000000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9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1391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40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94"/>
                          </w:rPr>
                          <w:t>K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101"/>
                          </w:rPr>
                          <w:t>Z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8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94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974" w:right="615"/>
                          <w:jc w:val="center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149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  <w:tc>
                      <w:tcPr>
                        <w:tcW w:w="26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72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05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96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w w:val="113"/>
                          </w:rPr>
                          <w:t>149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000000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9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</w:tr>
                  <w:tr>
                    <w:trPr>
                      <w:trHeight w:val="190" w:hRule="exact"/>
                    </w:trPr>
                    <w:tc>
                      <w:tcPr>
                        <w:tcW w:w="1391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40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94"/>
                          </w:rPr>
                          <w:t>K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"/>
                            <w:w w:val="101"/>
                          </w:rPr>
                          <w:t>Z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9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94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1" w:lineRule="exact"/>
                          <w:ind w:left="974" w:right="615"/>
                          <w:jc w:val="center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170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  <w:tc>
                      <w:tcPr>
                        <w:tcW w:w="264" w:type="dxa"/>
                        <w:tcBorders>
                          <w:top w:val="nil" w:sz="6" w:space="0" w:color="auto"/>
                          <w:bottom w:val="single" w:sz="3.8392" w:space="0" w:color="000000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0" w:lineRule="exact"/>
                          <w:ind w:left="72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05"/>
                          </w:rPr>
                          <w:t>=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nil" w:sz="6" w:space="0" w:color="auto"/>
                          <w:bottom w:val="single" w:sz="3.8392" w:space="0" w:color="000000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0" w:lineRule="exact"/>
                          <w:ind w:left="96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w w:val="113"/>
                          </w:rPr>
                          <w:t>170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000000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9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1391" w:type="dxa"/>
                        <w:tcBorders>
                          <w:top w:val="nil" w:sz="6" w:space="0" w:color="auto"/>
                          <w:bottom w:val="single" w:sz="3.8392" w:space="0" w:color="000000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  <w:tc>
                      <w:tcPr>
                        <w:tcW w:w="1946" w:type="dxa"/>
                        <w:tcBorders>
                          <w:top w:val="nil" w:sz="6" w:space="0" w:color="auto"/>
                          <w:bottom w:val="single" w:sz="3.8392" w:space="0" w:color="000000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  <w:tc>
                      <w:tcPr>
                        <w:tcW w:w="1340" w:type="dxa"/>
                        <w:tcBorders>
                          <w:top w:val="nil" w:sz="6" w:space="0" w:color="auto"/>
                          <w:bottom w:val="single" w:sz="3.8392" w:space="0" w:color="000000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2" w:lineRule="exact"/>
                          <w:ind w:left="668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09"/>
                          </w:rPr>
                          <w:t>O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4"/>
                            <w:w w:val="113"/>
                          </w:rPr>
                          <w:t>g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ó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2"/>
                            <w:w w:val="81"/>
                          </w:rPr>
                          <w:t>ł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4"/>
                            <w:w w:val="127"/>
                          </w:rPr>
                          <w:t>e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6"/>
                            <w:w w:val="109"/>
                          </w:rPr>
                          <w:t>m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01"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264" w:type="dxa"/>
                        <w:tcBorders>
                          <w:top w:val="single" w:sz="3.8392" w:space="0" w:color="000000"/>
                          <w:bottom w:val="single" w:sz="3.8392" w:space="0" w:color="000000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  <w:rPr/>
                      </w:p>
                    </w:tc>
                    <w:tc>
                      <w:tcPr>
                        <w:tcW w:w="1032" w:type="dxa"/>
                        <w:tcBorders>
                          <w:top w:val="single" w:sz="3.8392" w:space="0" w:color="000000"/>
                          <w:bottom w:val="single" w:sz="3.8392" w:space="0" w:color="000000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2" w:lineRule="exact"/>
                          <w:ind w:left="418" w:right="-20"/>
                          <w:jc w:val="left"/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00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4"/>
                            <w:w w:val="100"/>
                          </w:rPr>
                          <w:t> 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022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1690" w:type="dxa"/>
                        <w:tcBorders>
                          <w:top w:val="nil" w:sz="6" w:space="0" w:color="auto"/>
                          <w:bottom w:val="single" w:sz="3.8392" w:space="0" w:color="000000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82" w:lineRule="exact"/>
                          <w:ind w:left="72" w:right="-20"/>
                          <w:jc w:val="left"/>
                          <w:tabs>
                            <w:tab w:pos="1060" w:val="left"/>
                          </w:tabs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00"/>
                          </w:rPr>
                          <w:t>m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9"/>
                            <w:w w:val="100"/>
                          </w:rPr>
                          <w:t> 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00"/>
                          </w:rPr>
                          <w:tab/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00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14"/>
                            <w:w w:val="100"/>
                          </w:rPr>
                          <w:t> 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022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-2"/>
                            <w:w w:val="113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70000"/>
                            <w:spacing w:val="0"/>
                            <w:w w:val="113"/>
                          </w:rPr>
                          <w:t>0</w:t>
                        </w:r>
                        <w:r>
                          <w:rPr>
                            <w:rFonts w:ascii="Times New Roman" w:hAnsi="Times New Roman" w:cs="Times New Roman" w:eastAsia="Times New Roman"/>
                            <w:sz w:val="16"/>
                            <w:szCs w:val="16"/>
                            <w:color w:val="000000"/>
                            <w:spacing w:val="0"/>
                            <w:w w:val="100"/>
                          </w:rPr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  <w:rPr/>
                </w:p>
              </w:txbxContent>
            </v:textbox>
          </v:shape>
        </w:pic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4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4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2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50"/>
            <w:col w:w="8858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7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43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5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3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713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43" w:after="0" w:line="250" w:lineRule="auto"/>
        <w:ind w:left="1128" w:right="183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4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4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2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1128" w:right="-20"/>
        <w:jc w:val="left"/>
        <w:tabs>
          <w:tab w:pos="3560" w:val="left"/>
          <w:tab w:pos="6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28" w:right="-20"/>
        <w:jc w:val="left"/>
        <w:tabs>
          <w:tab w:pos="3560" w:val="left"/>
          <w:tab w:pos="6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28" w:right="-20"/>
        <w:jc w:val="left"/>
        <w:tabs>
          <w:tab w:pos="3560" w:val="left"/>
          <w:tab w:pos="6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28" w:right="-20"/>
        <w:jc w:val="left"/>
        <w:tabs>
          <w:tab w:pos="3560" w:val="left"/>
          <w:tab w:pos="6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28" w:right="-20"/>
        <w:jc w:val="left"/>
        <w:tabs>
          <w:tab w:pos="3560" w:val="left"/>
          <w:tab w:pos="6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28" w:right="-20"/>
        <w:jc w:val="left"/>
        <w:tabs>
          <w:tab w:pos="3560" w:val="left"/>
          <w:tab w:pos="6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28" w:right="-20"/>
        <w:jc w:val="left"/>
        <w:tabs>
          <w:tab w:pos="3560" w:val="left"/>
          <w:tab w:pos="6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28" w:right="-20"/>
        <w:jc w:val="left"/>
        <w:tabs>
          <w:tab w:pos="3560" w:val="left"/>
          <w:tab w:pos="6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28" w:right="-20"/>
        <w:jc w:val="left"/>
        <w:tabs>
          <w:tab w:pos="3560" w:val="left"/>
          <w:tab w:pos="6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75" w:right="-20"/>
        <w:jc w:val="left"/>
        <w:tabs>
          <w:tab w:pos="6660" w:val="left"/>
          <w:tab w:pos="83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6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3576" w:right="-20"/>
        <w:jc w:val="left"/>
        <w:tabs>
          <w:tab w:pos="6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36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52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4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840000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75" w:right="-20"/>
        <w:jc w:val="left"/>
        <w:tabs>
          <w:tab w:pos="6660" w:val="left"/>
          <w:tab w:pos="83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84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6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7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7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112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  <w:position w:val="-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  <w:position w:val="-1"/>
        </w:rPr>
        <w:t>km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569" w:space="288"/>
            <w:col w:w="1055" w:space="150"/>
            <w:col w:w="8858"/>
          </w:cols>
        </w:sectPr>
      </w:pPr>
      <w:rPr/>
    </w:p>
    <w:p>
      <w:pPr>
        <w:spacing w:before="11" w:after="0" w:line="240" w:lineRule="auto"/>
        <w:ind w:left="5638" w:right="-20"/>
        <w:jc w:val="left"/>
        <w:tabs>
          <w:tab w:pos="80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84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840000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160"/>
        <w:jc w:val="right"/>
        <w:tabs>
          <w:tab w:pos="1380" w:val="left"/>
          <w:tab w:pos="30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84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180" w:lineRule="exact"/>
        <w:ind w:left="118" w:right="-20"/>
        <w:jc w:val="left"/>
        <w:tabs>
          <w:tab w:pos="2060" w:val="left"/>
          <w:tab w:pos="3180" w:val="left"/>
          <w:tab w:pos="91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45231400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7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7"/>
          <w:b/>
          <w:bCs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7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7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7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1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1"/>
          <w:b/>
          <w:bCs/>
        </w:rPr>
        <w:t>zt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  <w:position w:val="-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8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2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300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tabs>
          <w:tab w:pos="2440" w:val="left"/>
          <w:tab w:pos="48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4147" w:right="-20"/>
        <w:jc w:val="left"/>
        <w:tabs>
          <w:tab w:pos="5620" w:val="left"/>
          <w:tab w:pos="7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position w:val="-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275"/>
            <w:col w:w="7730"/>
          </w:cols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pict>
          <v:group style="position:absolute;margin-left:28.08005pt;margin-top:56.960049pt;width:538.7999pt;height:705.1199pt;mso-position-horizontal-relative:page;mso-position-vertical-relative:page;z-index:-1213" coordorigin="562,1139" coordsize="10776,14102">
            <v:group style="position:absolute;left:1306;top:1144;width:2;height:14093" coordorigin="1306,1144" coordsize="2,14093">
              <v:shape style="position:absolute;left:1306;top:1144;width:2;height:14093" coordorigin="1306,1144" coordsize="0,14093" path="m1306,1144l1306,15237e" filled="f" stroked="t" strokeweight=".4799pt" strokecolor="#000000">
                <v:path arrowok="t"/>
              </v:shape>
            </v:group>
            <v:group style="position:absolute;left:2510;top:1144;width:2;height:14093" coordorigin="2510,1144" coordsize="2,14093">
              <v:shape style="position:absolute;left:2510;top:1144;width:2;height:14093" coordorigin="2510,1144" coordsize="0,14093" path="m2510,1144l2510,15237e" filled="f" stroked="t" strokeweight=".4799pt" strokecolor="#000000">
                <v:path arrowok="t"/>
              </v:shape>
            </v:group>
            <v:group style="position:absolute;left:3638;top:1144;width:2;height:14093" coordorigin="3638,1144" coordsize="2,14093">
              <v:shape style="position:absolute;left:3638;top:1144;width:2;height:14093" coordorigin="3638,1144" coordsize="0,14093" path="m3638,1144l3638,15237e" filled="f" stroked="t" strokeweight=".4799pt" strokecolor="#000000">
                <v:path arrowok="t"/>
              </v:shape>
            </v:group>
            <v:group style="position:absolute;left:9643;top:1144;width:2;height:14093" coordorigin="9643,1144" coordsize="2,14093">
              <v:shape style="position:absolute;left:9643;top:1144;width:2;height:14093" coordorigin="9643,1144" coordsize="0,14093" path="m9643,1144l9643,15237e" filled="f" stroked="t" strokeweight=".4799pt" strokecolor="#000000">
                <v:path arrowok="t"/>
              </v:shape>
            </v:group>
            <v:group style="position:absolute;left:10406;top:1144;width:2;height:14093" coordorigin="10406,1144" coordsize="2,14093">
              <v:shape style="position:absolute;left:10406;top:1144;width:2;height:14093" coordorigin="10406,1144" coordsize="0,14093" path="m10406,1144l10406,15237e" filled="f" stroked="t" strokeweight=".4799pt" strokecolor="#000000">
                <v:path arrowok="t"/>
              </v:shape>
            </v:group>
            <v:group style="position:absolute;left:11333;top:1144;width:2;height:14093" coordorigin="11333,1144" coordsize="2,14093">
              <v:shape style="position:absolute;left:11333;top:1144;width:2;height:14093" coordorigin="11333,1144" coordsize="0,14093" path="m11333,1144l11333,15237e" filled="f" stroked="t" strokeweight=".4799pt" strokecolor="#000000">
                <v:path arrowok="t"/>
              </v:shape>
            </v:group>
            <v:group style="position:absolute;left:566;top:1144;width:10766;height:2" coordorigin="566,1144" coordsize="10766,2">
              <v:shape style="position:absolute;left:566;top:1144;width:10766;height:2" coordorigin="566,1144" coordsize="10766,0" path="m566,1144l11333,1144e" filled="f" stroked="t" strokeweight=".4799pt" strokecolor="#000000">
                <v:path arrowok="t"/>
              </v:shape>
            </v:group>
            <v:group style="position:absolute;left:566;top:1538;width:10766;height:2" coordorigin="566,1538" coordsize="10766,2">
              <v:shape style="position:absolute;left:566;top:1538;width:10766;height:2" coordorigin="566,1538" coordsize="10766,0" path="m566,1538l11333,1538e" filled="f" stroked="t" strokeweight=".4799pt" strokecolor="#000000">
                <v:path arrowok="t"/>
              </v:shape>
            </v:group>
            <v:group style="position:absolute;left:566;top:1144;width:2;height:14093" coordorigin="566,1144" coordsize="2,14093">
              <v:shape style="position:absolute;left:566;top:1144;width:2;height:14093" coordorigin="566,1144" coordsize="0,14093" path="m566,1144l566,15237e" filled="f" stroked="t" strokeweight=".4799pt" strokecolor="#000000">
                <v:path arrowok="t"/>
              </v:shape>
            </v:group>
            <v:group style="position:absolute;left:566;top:1734;width:10766;height:2" coordorigin="566,1734" coordsize="10766,2">
              <v:shape style="position:absolute;left:566;top:1734;width:10766;height:2" coordorigin="566,1734" coordsize="10766,0" path="m566,1734l11333,1734e" filled="f" stroked="t" strokeweight=".4799pt" strokecolor="#000000">
                <v:path arrowok="t"/>
              </v:shape>
            </v:group>
            <v:group style="position:absolute;left:566;top:2128;width:10766;height:2" coordorigin="566,2128" coordsize="10766,2">
              <v:shape style="position:absolute;left:566;top:2128;width:10766;height:2" coordorigin="566,2128" coordsize="10766,0" path="m566,2128l11333,2128e" filled="f" stroked="t" strokeweight=".4799pt" strokecolor="#000000">
                <v:path arrowok="t"/>
              </v:shape>
            </v:group>
            <v:group style="position:absolute;left:8530;top:3136;width:1114;height:2" coordorigin="8530,3136" coordsize="1114,2">
              <v:shape style="position:absolute;left:8530;top:3136;width:1114;height:2" coordorigin="8530,3136" coordsize="1114,0" path="m8530,3136l9643,3136e" filled="f" stroked="t" strokeweight=".4799pt" strokecolor="#000000">
                <v:path arrowok="t"/>
              </v:shape>
            </v:group>
            <v:group style="position:absolute;left:566;top:3328;width:10766;height:2" coordorigin="566,3328" coordsize="10766,2">
              <v:shape style="position:absolute;left:566;top:3328;width:10766;height:2" coordorigin="566,3328" coordsize="10766,0" path="m566,3328l11333,3328e" filled="f" stroked="t" strokeweight=".4799pt" strokecolor="#000000">
                <v:path arrowok="t"/>
              </v:shape>
            </v:group>
            <v:group style="position:absolute;left:8530;top:3712;width:1114;height:2" coordorigin="8530,3712" coordsize="1114,2">
              <v:shape style="position:absolute;left:8530;top:3712;width:1114;height:2" coordorigin="8530,3712" coordsize="1114,0" path="m8530,3712l9643,3712e" filled="f" stroked="t" strokeweight=".4799pt" strokecolor="#000000">
                <v:path arrowok="t"/>
              </v:shape>
            </v:group>
            <v:group style="position:absolute;left:566;top:3904;width:10766;height:2" coordorigin="566,3904" coordsize="10766,2">
              <v:shape style="position:absolute;left:566;top:3904;width:10766;height:2" coordorigin="566,3904" coordsize="10766,0" path="m566,3904l11333,3904e" filled="f" stroked="t" strokeweight=".4799pt" strokecolor="#000000">
                <v:path arrowok="t"/>
              </v:shape>
            </v:group>
            <v:group style="position:absolute;left:8530;top:4288;width:1114;height:2" coordorigin="8530,4288" coordsize="1114,2">
              <v:shape style="position:absolute;left:8530;top:4288;width:1114;height:2" coordorigin="8530,4288" coordsize="1114,0" path="m8530,4288l9643,4288e" filled="f" stroked="t" strokeweight=".4799pt" strokecolor="#000000">
                <v:path arrowok="t"/>
              </v:shape>
            </v:group>
            <v:group style="position:absolute;left:566;top:4480;width:10766;height:2" coordorigin="566,4480" coordsize="10766,2">
              <v:shape style="position:absolute;left:566;top:4480;width:10766;height:2" coordorigin="566,4480" coordsize="10766,0" path="m566,4480l11333,4480e" filled="f" stroked="t" strokeweight=".4799pt" strokecolor="#000000">
                <v:path arrowok="t"/>
              </v:shape>
            </v:group>
            <v:group style="position:absolute;left:8347;top:4864;width:1296;height:2" coordorigin="8347,4864" coordsize="1296,2">
              <v:shape style="position:absolute;left:8347;top:4864;width:1296;height:2" coordorigin="8347,4864" coordsize="1296,0" path="m8347,4864l9643,4864e" filled="f" stroked="t" strokeweight=".4799pt" strokecolor="#000000">
                <v:path arrowok="t"/>
              </v:shape>
            </v:group>
            <v:group style="position:absolute;left:566;top:5056;width:10766;height:2" coordorigin="566,5056" coordsize="10766,2">
              <v:shape style="position:absolute;left:566;top:5056;width:10766;height:2" coordorigin="566,5056" coordsize="10766,0" path="m566,5056l11333,5056e" filled="f" stroked="t" strokeweight=".4799pt" strokecolor="#000000">
                <v:path arrowok="t"/>
              </v:shape>
            </v:group>
            <v:group style="position:absolute;left:8438;top:5440;width:1205;height:2" coordorigin="8438,5440" coordsize="1205,2">
              <v:shape style="position:absolute;left:8438;top:5440;width:1205;height:2" coordorigin="8438,5440" coordsize="1205,0" path="m8438,5440l9643,5440e" filled="f" stroked="t" strokeweight=".4799pt" strokecolor="#000000">
                <v:path arrowok="t"/>
              </v:shape>
            </v:group>
            <v:group style="position:absolute;left:566;top:5632;width:10766;height:2" coordorigin="566,5632" coordsize="10766,2">
              <v:shape style="position:absolute;left:566;top:5632;width:10766;height:2" coordorigin="566,5632" coordsize="10766,0" path="m566,5632l11333,5632e" filled="f" stroked="t" strokeweight=".4799pt" strokecolor="#000000">
                <v:path arrowok="t"/>
              </v:shape>
            </v:group>
            <v:group style="position:absolute;left:8530;top:6208;width:1114;height:2" coordorigin="8530,6208" coordsize="1114,2">
              <v:shape style="position:absolute;left:8530;top:6208;width:1114;height:2" coordorigin="8530,6208" coordsize="1114,0" path="m8530,6208l9643,6208e" filled="f" stroked="t" strokeweight=".4799pt" strokecolor="#000000">
                <v:path arrowok="t"/>
              </v:shape>
            </v:group>
            <v:group style="position:absolute;left:566;top:6400;width:10766;height:2" coordorigin="566,6400" coordsize="10766,2">
              <v:shape style="position:absolute;left:566;top:6400;width:10766;height:2" coordorigin="566,6400" coordsize="10766,0" path="m566,6400l11333,6400e" filled="f" stroked="t" strokeweight=".4799pt" strokecolor="#000000">
                <v:path arrowok="t"/>
              </v:shape>
            </v:group>
            <v:group style="position:absolute;left:8530;top:6784;width:1114;height:2" coordorigin="8530,6784" coordsize="1114,2">
              <v:shape style="position:absolute;left:8530;top:6784;width:1114;height:2" coordorigin="8530,6784" coordsize="1114,0" path="m8530,6784l9643,6784e" filled="f" stroked="t" strokeweight=".4799pt" strokecolor="#000000">
                <v:path arrowok="t"/>
              </v:shape>
            </v:group>
            <v:group style="position:absolute;left:566;top:6976;width:10766;height:2" coordorigin="566,6976" coordsize="10766,2">
              <v:shape style="position:absolute;left:566;top:6976;width:10766;height:2" coordorigin="566,6976" coordsize="10766,0" path="m566,6976l11333,6976e" filled="f" stroked="t" strokeweight=".4799pt" strokecolor="#000000">
                <v:path arrowok="t"/>
              </v:shape>
            </v:group>
            <v:group style="position:absolute;left:8530;top:7360;width:1114;height:2" coordorigin="8530,7360" coordsize="1114,2">
              <v:shape style="position:absolute;left:8530;top:7360;width:1114;height:2" coordorigin="8530,7360" coordsize="1114,0" path="m8530,7360l9643,7360e" filled="f" stroked="t" strokeweight=".4799pt" strokecolor="#000000">
                <v:path arrowok="t"/>
              </v:shape>
            </v:group>
            <v:group style="position:absolute;left:566;top:7552;width:10766;height:2" coordorigin="566,7552" coordsize="10766,2">
              <v:shape style="position:absolute;left:566;top:7552;width:10766;height:2" coordorigin="566,7552" coordsize="10766,0" path="m566,7552l11333,7552e" filled="f" stroked="t" strokeweight=".4799pt" strokecolor="#000000">
                <v:path arrowok="t"/>
              </v:shape>
            </v:group>
            <v:group style="position:absolute;left:566;top:9856;width:10766;height:2" coordorigin="566,9856" coordsize="10766,2">
              <v:shape style="position:absolute;left:566;top:9856;width:10766;height:2" coordorigin="566,9856" coordsize="10766,0" path="m566,9856l11333,9856e" filled="f" stroked="t" strokeweight=".4799pt" strokecolor="#000000">
                <v:path arrowok="t"/>
              </v:shape>
            </v:group>
            <v:group style="position:absolute;left:8530;top:11968;width:1114;height:2" coordorigin="8530,11968" coordsize="1114,2">
              <v:shape style="position:absolute;left:8530;top:11968;width:1114;height:2" coordorigin="8530,11968" coordsize="1114,0" path="m8530,11968l9643,11968e" filled="f" stroked="t" strokeweight=".4799pt" strokecolor="#000000">
                <v:path arrowok="t"/>
              </v:shape>
            </v:group>
            <v:group style="position:absolute;left:566;top:12160;width:10766;height:2" coordorigin="566,12160" coordsize="10766,2">
              <v:shape style="position:absolute;left:566;top:12160;width:10766;height:2" coordorigin="566,12160" coordsize="10766,0" path="m566,12160l11333,12160e" filled="f" stroked="t" strokeweight=".4799pt" strokecolor="#000000">
                <v:path arrowok="t"/>
              </v:shape>
            </v:group>
            <v:group style="position:absolute;left:8530;top:12736;width:1114;height:2" coordorigin="8530,12736" coordsize="1114,2">
              <v:shape style="position:absolute;left:8530;top:12736;width:1114;height:2" coordorigin="8530,12736" coordsize="1114,0" path="m8530,12736l9643,12736e" filled="f" stroked="t" strokeweight=".4799pt" strokecolor="#000000">
                <v:path arrowok="t"/>
              </v:shape>
            </v:group>
            <v:group style="position:absolute;left:566;top:12928;width:10766;height:2" coordorigin="566,12928" coordsize="10766,2">
              <v:shape style="position:absolute;left:566;top:12928;width:10766;height:2" coordorigin="566,12928" coordsize="10766,0" path="m566,12928l11333,12928e" filled="f" stroked="t" strokeweight=".4799pt" strokecolor="#000000">
                <v:path arrowok="t"/>
              </v:shape>
            </v:group>
            <v:group style="position:absolute;left:8530;top:13504;width:1114;height:2" coordorigin="8530,13504" coordsize="1114,2">
              <v:shape style="position:absolute;left:8530;top:13504;width:1114;height:2" coordorigin="8530,13504" coordsize="1114,0" path="m8530,13504l9643,13504e" filled="f" stroked="t" strokeweight=".4799pt" strokecolor="#000000">
                <v:path arrowok="t"/>
              </v:shape>
            </v:group>
            <v:group style="position:absolute;left:566;top:13696;width:10766;height:2" coordorigin="566,13696" coordsize="10766,2">
              <v:shape style="position:absolute;left:566;top:13696;width:10766;height:2" coordorigin="566,13696" coordsize="10766,0" path="m566,13696l11333,13696e" filled="f" stroked="t" strokeweight=".4799pt" strokecolor="#000000">
                <v:path arrowok="t"/>
              </v:shape>
            </v:group>
            <v:group style="position:absolute;left:566;top:13893;width:10766;height:2" coordorigin="566,13893" coordsize="10766,2">
              <v:shape style="position:absolute;left:566;top:13893;width:10766;height:2" coordorigin="566,13893" coordsize="10766,0" path="m566,13893l11333,13893e" filled="f" stroked="t" strokeweight=".4799pt" strokecolor="#000000">
                <v:path arrowok="t"/>
              </v:shape>
            </v:group>
            <v:group style="position:absolute;left:8530;top:14469;width:1114;height:2" coordorigin="8530,14469" coordsize="1114,2">
              <v:shape style="position:absolute;left:8530;top:14469;width:1114;height:2" coordorigin="8530,14469" coordsize="1114,0" path="m8530,14469l9643,14469e" filled="f" stroked="t" strokeweight=".4799pt" strokecolor="#000000">
                <v:path arrowok="t"/>
              </v:shape>
            </v:group>
            <v:group style="position:absolute;left:566;top:14661;width:10766;height:2" coordorigin="566,14661" coordsize="10766,2">
              <v:shape style="position:absolute;left:566;top:14661;width:10766;height:2" coordorigin="566,14661" coordsize="10766,0" path="m566,14661l11333,14661e" filled="f" stroked="t" strokeweight=".4799pt" strokecolor="#000000">
                <v:path arrowok="t"/>
              </v:shape>
            </v:group>
            <v:group style="position:absolute;left:8438;top:15045;width:1205;height:2" coordorigin="8438,15045" coordsize="1205,2">
              <v:shape style="position:absolute;left:8438;top:15045;width:1205;height:2" coordorigin="8438,15045" coordsize="1205,0" path="m8438,15045l9643,15045e" filled="f" stroked="t" strokeweight=".4799pt" strokecolor="#000000">
                <v:path arrowok="t"/>
              </v:shape>
            </v:group>
            <v:group style="position:absolute;left:566;top:15237;width:10766;height:2" coordorigin="566,15237" coordsize="10766,2">
              <v:shape style="position:absolute;left:566;top:15237;width:10766;height:2" coordorigin="566,15237" coordsize="10766,0" path="m566,15237l11333,15237e" filled="f" stroked="t" strokeweight=".4799pt" strokecolor="#000000">
                <v:path arrowok="t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2400" w:right="-20"/>
        <w:jc w:val="left"/>
        <w:tabs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56" w:right="-20"/>
        <w:jc w:val="left"/>
        <w:tabs>
          <w:tab w:pos="554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278"/>
            <w:col w:w="7730"/>
          </w:cols>
        </w:sectPr>
      </w:pPr>
      <w:rPr/>
    </w:p>
    <w:p>
      <w:pPr>
        <w:spacing w:before="5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601" w:type="dxa"/>
      </w:tblPr>
      <w:tblGrid/>
      <w:tr>
        <w:trPr>
          <w:trHeight w:val="394" w:hRule="exact"/>
        </w:trPr>
        <w:tc>
          <w:tcPr>
            <w:tcW w:w="739" w:type="dxa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237" w:right="225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1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205" w:type="dxa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405" w:right="386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94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13" w:after="0" w:line="240" w:lineRule="auto"/>
              <w:ind w:left="285" w:right="263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14"/>
                <w:b/>
                <w:bCs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235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96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6005" w:type="dxa"/>
            <w:gridSpan w:val="3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168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  <w:b/>
                <w:bCs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  <w:b/>
                <w:bCs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8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6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16"/>
                <w:b/>
                <w:bCs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  <w:b/>
                <w:bCs/>
              </w:rPr>
              <w:t>ze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2"/>
                <w:w w:val="116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6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7"/>
                <w:w w:val="116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763" w:type="dxa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211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926" w:type="dxa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27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72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576" w:hRule="exact"/>
        </w:trPr>
        <w:tc>
          <w:tcPr>
            <w:tcW w:w="739" w:type="dxa"/>
            <w:vMerge w:val="restart"/>
            <w:tcBorders>
              <w:top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205" w:type="dxa"/>
            <w:vMerge w:val="restart"/>
            <w:tcBorders>
              <w:top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1304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128" w:type="dxa"/>
            <w:vMerge w:val="restart"/>
            <w:tcBorders>
              <w:top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4891" w:type="dxa"/>
            <w:vMerge w:val="restart"/>
            <w:gridSpan w:val="2"/>
            <w:tcBorders>
              <w:top w:val="single" w:sz="3.8392" w:space="0" w:color="000000"/>
              <w:left w:val="single" w:sz="3.8392" w:space="0" w:color="000000"/>
              <w:right w:val="nil" w:sz="6" w:space="0" w:color="auto"/>
            </w:tcBorders>
          </w:tcPr>
          <w:p>
            <w:pPr>
              <w:spacing w:before="0" w:after="0" w:line="183" w:lineRule="exact"/>
              <w:ind w:right="8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sku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483" w:right="2228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83" w:lineRule="exact"/>
              <w:ind w:right="5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114" w:type="dxa"/>
            <w:tcBorders>
              <w:top w:val="single" w:sz="3.8392" w:space="0" w:color="000000"/>
              <w:bottom w:val="single" w:sz="3.8392" w:space="0" w:color="000000"/>
              <w:left w:val="nil" w:sz="6" w:space="0" w:color="auto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-2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ści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183" w:lineRule="exact"/>
              <w:ind w:left="7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=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 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000000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763" w:type="dxa"/>
            <w:vMerge w:val="restart"/>
            <w:tcBorders>
              <w:top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5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183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926" w:type="dxa"/>
            <w:vMerge w:val="restart"/>
            <w:tcBorders>
              <w:top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5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183" w:lineRule="exact"/>
              <w:ind w:right="48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192" w:hRule="exact"/>
        </w:trPr>
        <w:tc>
          <w:tcPr>
            <w:tcW w:w="739" w:type="dxa"/>
            <w:vMerge/>
            <w:tcBorders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1205" w:type="dxa"/>
            <w:vMerge/>
            <w:tcBorders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1128" w:type="dxa"/>
            <w:vMerge/>
            <w:tcBorders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4891" w:type="dxa"/>
            <w:vMerge/>
            <w:gridSpan w:val="2"/>
            <w:tcBorders>
              <w:bottom w:val="single" w:sz="3.8392" w:space="0" w:color="000000"/>
              <w:left w:val="single" w:sz="3.8392" w:space="0" w:color="000000"/>
              <w:right w:val="nil" w:sz="6" w:space="0" w:color="auto"/>
            </w:tcBorders>
          </w:tcPr>
          <w:p>
            <w:pPr/>
            <w:rPr/>
          </w:p>
        </w:tc>
        <w:tc>
          <w:tcPr>
            <w:tcW w:w="1114" w:type="dxa"/>
            <w:tcBorders>
              <w:top w:val="single" w:sz="3.8392" w:space="0" w:color="000000"/>
              <w:bottom w:val="single" w:sz="3.8392" w:space="0" w:color="000000"/>
              <w:left w:val="nil" w:sz="6" w:space="0" w:color="auto"/>
              <w:right w:val="single" w:sz="3.8392" w:space="0" w:color="000000"/>
            </w:tcBorders>
          </w:tcPr>
          <w:p>
            <w:pPr>
              <w:spacing w:before="0" w:after="0" w:line="182" w:lineRule="exact"/>
              <w:ind w:right="48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763" w:type="dxa"/>
            <w:vMerge/>
            <w:tcBorders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926" w:type="dxa"/>
            <w:vMerge/>
            <w:tcBorders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</w:tr>
      <w:tr>
        <w:trPr>
          <w:trHeight w:val="197" w:hRule="exact"/>
        </w:trPr>
        <w:tc>
          <w:tcPr>
            <w:tcW w:w="739" w:type="dxa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205" w:type="dxa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1128" w:type="dxa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6005" w:type="dxa"/>
            <w:gridSpan w:val="3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72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45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"/>
                <w:w w:val="85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"/>
                <w:w w:val="100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"/>
                <w:w w:val="100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7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5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0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10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0"/>
                <w:b/>
                <w:bCs/>
              </w:rPr>
              <w:t>01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10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0"/>
                <w:b/>
                <w:bCs/>
              </w:rPr>
              <w:t>01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10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0"/>
                <w:b/>
                <w:bCs/>
              </w:rPr>
              <w:t>01.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"/>
                <w:w w:val="100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00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2"/>
                <w:b/>
                <w:bCs/>
              </w:rPr>
              <w:t>45315100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12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2"/>
                <w:b/>
                <w:bCs/>
              </w:rPr>
              <w:t>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00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3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763" w:type="dxa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4" w:after="0" w:line="183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926" w:type="dxa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</w:tr>
      <w:tr>
        <w:trPr>
          <w:trHeight w:val="384" w:hRule="exact"/>
        </w:trPr>
        <w:tc>
          <w:tcPr>
            <w:tcW w:w="739" w:type="dxa"/>
            <w:vMerge w:val="restart"/>
            <w:tcBorders>
              <w:top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205" w:type="dxa"/>
            <w:vMerge w:val="restart"/>
            <w:tcBorders>
              <w:top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406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128" w:type="dxa"/>
            <w:vMerge w:val="restart"/>
            <w:tcBorders>
              <w:top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4800" w:type="dxa"/>
            <w:vMerge w:val="restart"/>
            <w:tcBorders>
              <w:top w:val="single" w:sz="3.8392" w:space="0" w:color="000000"/>
              <w:left w:val="single" w:sz="3.8392" w:space="0" w:color="000000"/>
              <w:right w:val="nil" w:sz="6" w:space="0" w:color="auto"/>
            </w:tcBorders>
          </w:tcPr>
          <w:p>
            <w:pPr>
              <w:spacing w:before="0" w:after="0" w:line="183" w:lineRule="exact"/>
              <w:ind w:right="22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8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8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8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8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8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8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21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sa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2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435" w:right="2094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83" w:lineRule="exact"/>
              <w:ind w:right="5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205" w:type="dxa"/>
            <w:gridSpan w:val="2"/>
            <w:tcBorders>
              <w:top w:val="single" w:sz="3.8392" w:space="0" w:color="000000"/>
              <w:bottom w:val="single" w:sz="3.8392" w:space="0" w:color="000000"/>
              <w:left w:val="nil" w:sz="6" w:space="0" w:color="auto"/>
              <w:right w:val="single" w:sz="3.8392" w:space="0" w:color="000000"/>
            </w:tcBorders>
          </w:tcPr>
          <w:p>
            <w:pPr>
              <w:spacing w:before="0" w:after="0" w:line="183" w:lineRule="exact"/>
              <w:ind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83" w:lineRule="exact"/>
              <w:ind w:left="7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=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 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000000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763" w:type="dxa"/>
            <w:vMerge w:val="restart"/>
            <w:tcBorders>
              <w:top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3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183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926" w:type="dxa"/>
            <w:vMerge w:val="restart"/>
            <w:tcBorders>
              <w:top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3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183" w:lineRule="exact"/>
              <w:ind w:left="53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192" w:hRule="exact"/>
        </w:trPr>
        <w:tc>
          <w:tcPr>
            <w:tcW w:w="739" w:type="dxa"/>
            <w:vMerge/>
            <w:tcBorders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1205" w:type="dxa"/>
            <w:vMerge/>
            <w:tcBorders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1128" w:type="dxa"/>
            <w:vMerge/>
            <w:tcBorders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4800" w:type="dxa"/>
            <w:vMerge/>
            <w:tcBorders>
              <w:bottom w:val="single" w:sz="3.8392" w:space="0" w:color="000000"/>
              <w:left w:val="single" w:sz="3.8392" w:space="0" w:color="000000"/>
              <w:right w:val="nil" w:sz="6" w:space="0" w:color="auto"/>
            </w:tcBorders>
          </w:tcPr>
          <w:p>
            <w:pPr/>
            <w:rPr/>
          </w:p>
        </w:tc>
        <w:tc>
          <w:tcPr>
            <w:tcW w:w="1205" w:type="dxa"/>
            <w:gridSpan w:val="2"/>
            <w:tcBorders>
              <w:top w:val="single" w:sz="3.8392" w:space="0" w:color="000000"/>
              <w:bottom w:val="single" w:sz="3.8392" w:space="0" w:color="000000"/>
              <w:left w:val="nil" w:sz="6" w:space="0" w:color="auto"/>
              <w:right w:val="single" w:sz="3.8392" w:space="0" w:color="000000"/>
            </w:tcBorders>
          </w:tcPr>
          <w:p>
            <w:pPr>
              <w:spacing w:before="0" w:after="0" w:line="182" w:lineRule="exact"/>
              <w:ind w:right="48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763" w:type="dxa"/>
            <w:vMerge/>
            <w:tcBorders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926" w:type="dxa"/>
            <w:vMerge/>
            <w:tcBorders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</w:tr>
    </w:tbl>
    <w:p>
      <w:pPr>
        <w:spacing w:after="0"/>
        <w:sectPr>
          <w:pgMar w:header="589" w:footer="1113" w:top="940" w:bottom="1300" w:left="460" w:right="460"/>
          <w:pgSz w:w="11900" w:h="16840"/>
        </w:sectPr>
      </w:pPr>
      <w:rPr/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4168" w:right="4144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1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7"/>
          <w:b/>
          <w:bCs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1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11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1"/>
          <w:b/>
          <w:bCs/>
          <w:position w:val="-1"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3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448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616" w:right="3597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b/>
                <w:bCs/>
              </w:rPr>
              <w:t>za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6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109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365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72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384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8448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  <w:position w:val="-1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position w:val="-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position w:val="-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1109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6" w:lineRule="exact"/>
              <w:ind w:left="259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342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85696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53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position w:val="-1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6234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  <w:tr>
        <w:trPr>
          <w:trHeight w:val="197" w:hRule="exact"/>
        </w:trPr>
        <w:tc>
          <w:tcPr>
            <w:tcW w:w="9658" w:type="dxa"/>
            <w:gridSpan w:val="3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3" w:lineRule="exact"/>
              <w:ind w:right="48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"/>
                <w:w w:val="111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ze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"/>
                <w:w w:val="111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3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4"/>
                <w:b/>
                <w:bCs/>
              </w:rPr>
              <w:t>za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ń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09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3" w:lineRule="exact"/>
              <w:ind w:left="259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position w:val="-1"/>
              </w:rPr>
              <w:t>347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48036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4105" w:right="4086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1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7"/>
          <w:b/>
          <w:bCs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6"/>
          <w:b/>
          <w:bCs/>
          <w:position w:val="-1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ł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ó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7"/>
          <w:b/>
          <w:bCs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3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35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505" w:right="3483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6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20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376" w:right="354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72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5568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10.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3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13.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14.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15.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16.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17.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18.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19.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20.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23.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24.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25.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26.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27.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28.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835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cyn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4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hu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84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84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4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8"/>
                <w:w w:val="8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32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84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84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4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8"/>
                <w:w w:val="8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32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4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un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4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5"/>
              </w:rPr>
              <w:t>yk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5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533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2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0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2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25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s,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sk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66,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ń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30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1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9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0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6"/>
              </w:rPr>
              <w:t>ym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6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96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96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6"/>
              </w:rPr>
              <w:t>ki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96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5"/>
              </w:rPr>
              <w:t>yk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5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6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96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96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6"/>
              </w:rPr>
              <w:t>ki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96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92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śc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3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3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3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92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95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24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"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ys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2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ski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2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2814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2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00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3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3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śc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3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9"/>
              </w:rPr>
              <w:t>ska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2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śc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2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9"/>
              </w:rPr>
              <w:t>ska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9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9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0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cm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94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9"/>
              </w:rPr>
              <w:t>sa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5392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ż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8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8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8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ki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6"/>
              </w:rPr>
              <w:t>ski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6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6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6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6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</w:rPr>
              <w:t>st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125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1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ód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sk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2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4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4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ód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sk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2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4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4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7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7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7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7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ód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9"/>
                <w:w w:val="107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7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4"/>
                <w:w w:val="107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7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450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7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750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0"/>
                <w:w w:val="107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715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3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3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ód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3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3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ód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cyn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9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9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ści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"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42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9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9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ż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8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8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8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8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8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8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8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8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8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8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sk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  <w:position w:val="-1"/>
              </w:rPr>
              <w:t>Ż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  <w:position w:val="-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  <w:position w:val="-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  <w:position w:val="-1"/>
              </w:rPr>
              <w:t>nó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1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0"/>
                <w:position w:val="-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yk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  <w:position w:val="-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ych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2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  <w:position w:val="-1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  <w:position w:val="-1"/>
              </w:rPr>
              <w:t>kcy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  <w:position w:val="-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01"/>
                <w:position w:val="-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16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6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  <w:position w:val="-1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  <w:position w:val="-1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349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2" w:after="0" w:line="190" w:lineRule="exact"/>
              <w:jc w:val="left"/>
              <w:rPr>
                <w:sz w:val="19"/>
                <w:szCs w:val="19"/>
              </w:rPr>
            </w:pPr>
            <w:rPr/>
            <w:r>
              <w:rPr>
                <w:sz w:val="19"/>
                <w:szCs w:val="19"/>
              </w:rPr>
            </w:r>
          </w:p>
          <w:p>
            <w:pPr>
              <w:spacing w:before="0" w:after="0" w:line="250" w:lineRule="auto"/>
              <w:ind w:left="67" w:right="332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20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6" w:lineRule="exact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036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104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85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293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828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587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31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48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246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38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5187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position w:val="-1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088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40" w:lineRule="auto"/>
        <w:ind w:left="4307" w:right="4285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group style="position:absolute;margin-left:28.32pt;margin-top:-27.856869pt;width:.1pt;height:.1pt;mso-position-horizontal-relative:page;mso-position-vertical-relative:paragraph;z-index:-1211" coordorigin="566,-557" coordsize="2,2">
            <v:shape style="position:absolute;left:566;top:-557;width:2;height:2" coordorigin="566,-557" coordsize="0,0" path="m566,-557e" filled="f" stroked="t" strokeweight="1.1999pt" strokecolor="#000000">
              <v:path arrowok="t"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1"/>
          <w:b/>
          <w:bCs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7"/>
          <w:b/>
          <w:bCs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8"/>
          <w:b/>
          <w:bCs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8"/>
          <w:b/>
          <w:bCs/>
        </w:rPr>
        <w:t>ę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9"/>
          <w:b/>
          <w:bCs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</w:r>
    </w:p>
    <w:p>
      <w:pPr>
        <w:spacing w:before="16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3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63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712" w:right="3694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  <w:b/>
                <w:bCs/>
              </w:rPr>
              <w:t>zę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6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926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27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72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1920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10.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863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37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ź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śn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6"/>
              </w:rPr>
              <w:t>ym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5149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15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1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6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6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6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ys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śn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250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5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5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5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5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ż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5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1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5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5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5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5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ż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ód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7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2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8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5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5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ód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50" w:lineRule="auto"/>
              <w:ind w:left="67" w:right="5022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9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9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9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9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7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ź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3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9"/>
              </w:rPr>
              <w:t>Ż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9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3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9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4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282"/>
              <w:jc w:val="both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279"/>
              <w:jc w:val="both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926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6" w:lineRule="exact"/>
              <w:ind w:left="318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5881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501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501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501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8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5881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8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9436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59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8764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501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318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position w:val="-1"/>
              </w:rPr>
              <w:t>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9681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  <w:tr>
        <w:trPr>
          <w:trHeight w:val="197" w:hRule="exact"/>
        </w:trPr>
        <w:tc>
          <w:tcPr>
            <w:tcW w:w="9840" w:type="dxa"/>
            <w:gridSpan w:val="3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3" w:lineRule="exact"/>
              <w:ind w:left="63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"/>
                <w:w w:val="111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ze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"/>
                <w:w w:val="111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3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4"/>
                <w:b/>
                <w:bCs/>
              </w:rPr>
              <w:t>za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ń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926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3" w:lineRule="exact"/>
              <w:ind w:left="259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position w:val="-1"/>
              </w:rPr>
              <w:t>35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0743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</w:tbl>
    <w:p>
      <w:pPr>
        <w:jc w:val="left"/>
        <w:spacing w:after="0"/>
        <w:sectPr>
          <w:pgMar w:header="589" w:footer="1113" w:top="940" w:bottom="1300" w:left="460" w:right="460"/>
          <w:pgSz w:w="11900" w:h="16840"/>
        </w:sectPr>
      </w:pPr>
      <w:rPr/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5008" w:right="4989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w w:val="99"/>
          <w:b/>
          <w:bCs/>
          <w:position w:val="-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  <w:position w:val="-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99"/>
          <w:b/>
          <w:bCs/>
          <w:position w:val="-1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8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40" w:lineRule="auto"/>
        <w:ind w:left="178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4"/>
          <w:w w:val="71"/>
          <w:b/>
          <w:bCs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83"/>
          <w:b/>
          <w:bCs/>
        </w:rPr>
        <w:t>j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1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5"/>
          <w:b/>
          <w:bCs/>
        </w:rPr>
        <w:t>CC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7"/>
          <w:w w:val="95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5"/>
          <w:b/>
          <w:bCs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2"/>
          <w:w w:val="95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9"/>
          <w:b/>
          <w:bCs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696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2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721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385" w:right="3371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013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6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94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0"/>
                <w:b/>
                <w:bCs/>
              </w:rPr>
              <w:t>%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35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269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3"/>
                <w:w w:val="93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13"/>
                <w:b/>
                <w:bCs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013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18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0"/>
                <w:w w:val="96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192" w:hRule="exact"/>
        </w:trPr>
        <w:tc>
          <w:tcPr>
            <w:tcW w:w="696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68" w:lineRule="exact"/>
              <w:ind w:right="45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721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68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  <w:position w:val="-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7"/>
                <w:position w:val="-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7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  <w:position w:val="-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  <w:position w:val="-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7"/>
                <w:position w:val="-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  <w:position w:val="-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  <w:position w:val="-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  <w:position w:val="-1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9"/>
                <w:w w:val="117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4"/>
                <w:position w:val="-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94"/>
                <w:position w:val="-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  <w:position w:val="-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  <w:position w:val="-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  <w:position w:val="-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1013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835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68" w:lineRule="exact"/>
              <w:ind w:left="19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  <w:position w:val="-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1013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/>
            <w:rPr/>
          </w:p>
        </w:tc>
      </w:tr>
    </w:tbl>
    <w:sectPr>
      <w:pgMar w:header="589" w:footer="1113" w:top="940" w:bottom="1300" w:left="460" w:right="460"/>
      <w:pgSz w:w="11900" w:h="16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238"/>
    <w:family w:val="roman"/>
    <w:pitch w:val="variable"/>
  </w:font>
  <w:font w:name="Arial">
    <w:altName w:val="Arial"/>
    <w:charset w:val="238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98.600006pt;margin-top:775.347839pt;width:165.477386pt;height:29.36pt;mso-position-horizontal-relative:page;mso-position-vertical-relative:page;z-index:-1211" type="#_x0000_t202" filled="f" stroked="f">
          <v:textbox inset="0,0,0,0">
            <w:txbxContent>
              <w:p>
                <w:pPr>
                  <w:spacing w:before="3" w:after="0" w:line="250" w:lineRule="auto"/>
                  <w:ind w:left="141" w:firstLine="-149"/>
                  <w:jc w:val="righ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1.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7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1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g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1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1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01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2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2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nu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3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6"/>
                    <w:w w:val="112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ę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ści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1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2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112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g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3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4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g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ą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j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01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ą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2.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7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10"/>
                  </w:rPr>
                  <w:t>B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0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0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0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8"/>
                    <w:w w:val="110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0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6"/>
                    <w:w w:val="109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4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,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6"/>
                    <w:w w:val="109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"/>
                    <w:w w:val="81"/>
                  </w:rPr>
                  <w:t>ł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81"/>
                  </w:rPr>
                  <w:t>j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81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ch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1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01"/>
                  </w:rPr>
                  <w:t>y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,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5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5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5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5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15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ś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12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3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3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0.92pt;margin-top:28.467833pt;width:152.024237pt;height:10.16pt;mso-position-horizontal-relative:page;mso-position-vertical-relative:page;z-index:-1215" type="#_x0000_t202" filled="f" stroked="f">
          <v:textbox inset="0,0,0,0">
            <w:txbxContent>
              <w:p>
                <w:pPr>
                  <w:spacing w:before="3" w:after="0" w:line="240" w:lineRule="auto"/>
                  <w:ind w:left="20" w:right="-44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8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0"/>
                    <w:w w:val="108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8"/>
                  </w:rPr>
                  <w:t>_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3"/>
                    <w:w w:val="108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8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8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8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8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8"/>
                    <w:w w:val="108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8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108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3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b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8"/>
                    <w:w w:val="112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"/>
                    <w:w w:val="100"/>
                  </w:rPr>
                  <w:t>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"/>
                    <w:w w:val="100"/>
                  </w:rPr>
                  <w:t>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V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0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3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7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7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2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22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ys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03.399994pt;margin-top:28.467833pt;width:165.216053pt;height:19.760pt;mso-position-horizontal-relative:page;mso-position-vertical-relative:page;z-index:-1214" type="#_x0000_t202" filled="f" stroked="f">
          <v:textbox inset="0,0,0,0">
            <w:txbxContent>
              <w:p>
                <w:pPr>
                  <w:spacing w:before="3" w:after="0" w:line="240" w:lineRule="auto"/>
                  <w:ind w:left="20" w:right="-20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1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10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4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0"/>
                  </w:rPr>
                  <w:t>(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"/>
                    <w:w w:val="100"/>
                  </w:rPr>
                  <w:t>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)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4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"/>
                    <w:w w:val="112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2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12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1994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20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(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c.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18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1"/>
                  </w:rPr>
                  <w:t>)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00.839996pt;margin-top:38.067833pt;width:35.710378pt;height:10.16pt;mso-position-horizontal-relative:page;mso-position-vertical-relative:page;z-index:-1213" type="#_x0000_t202" filled="f" stroked="f">
          <v:textbox inset="0,0,0,0">
            <w:txbxContent>
              <w:p>
                <w:pPr>
                  <w:spacing w:before="3" w:after="0" w:line="240" w:lineRule="auto"/>
                  <w:ind w:left="20" w:right="-44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5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5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5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5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5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5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5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1"/>
                  </w:rPr>
                  <w:t>: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60.080017pt;margin-top:38.067833pt;width:8.536053pt;height:10.16pt;mso-position-horizontal-relative:page;mso-position-vertical-relative:page;z-index:-1212" type="#_x0000_t202" filled="f" stroked="f">
          <v:textbox inset="0,0,0,0">
            <w:txbxContent>
              <w:p>
                <w:pPr>
                  <w:spacing w:before="3" w:after="0" w:line="240" w:lineRule="auto"/>
                  <w:ind w:left="40" w:right="-20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w w:val="113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2017-04-13T11:21:34Z</dcterms:created>
  <dcterms:modified xsi:type="dcterms:W3CDTF">2017-04-13T11:21:34Z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2017-04-13T00:00:00Z</vt:filetime>
  </property>
</Properties>
</file>